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14B2B6" w14:textId="4324E9E4" w:rsidR="000F3EA3" w:rsidRPr="00E93FCE" w:rsidRDefault="000F3EA3" w:rsidP="000F3E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93FCE">
        <w:rPr>
          <w:b/>
          <w:noProof/>
          <w:sz w:val="24"/>
        </w:rPr>
        <w:t>3GPP TSG-CT WG1 Meeting #1</w:t>
      </w:r>
      <w:r w:rsidR="00212A1D" w:rsidRPr="00E93FCE">
        <w:rPr>
          <w:b/>
          <w:noProof/>
          <w:sz w:val="24"/>
        </w:rPr>
        <w:t>4</w:t>
      </w:r>
      <w:r w:rsidR="00987248" w:rsidRPr="00E93FCE">
        <w:rPr>
          <w:b/>
          <w:noProof/>
          <w:sz w:val="24"/>
        </w:rPr>
        <w:t>2</w:t>
      </w:r>
      <w:r w:rsidRPr="00E93FCE">
        <w:rPr>
          <w:b/>
          <w:i/>
          <w:noProof/>
          <w:sz w:val="28"/>
        </w:rPr>
        <w:tab/>
      </w:r>
      <w:r w:rsidR="00EC7789" w:rsidRPr="00EC7789">
        <w:rPr>
          <w:b/>
          <w:noProof/>
          <w:sz w:val="24"/>
        </w:rPr>
        <w:t>C1-233191</w:t>
      </w:r>
    </w:p>
    <w:p w14:paraId="61FFC28D" w14:textId="6838E9B8" w:rsidR="0007498D" w:rsidRDefault="009D149A" w:rsidP="00E93FCE">
      <w:pPr>
        <w:pStyle w:val="CRCoverPage"/>
        <w:outlineLvl w:val="0"/>
        <w:rPr>
          <w:b/>
          <w:noProof/>
          <w:sz w:val="24"/>
        </w:rPr>
      </w:pPr>
      <w:r w:rsidRPr="00E93FCE">
        <w:rPr>
          <w:b/>
          <w:noProof/>
          <w:sz w:val="24"/>
          <w:szCs w:val="24"/>
          <w:lang w:eastAsia="ja-JP"/>
        </w:rPr>
        <w:t>Bratislava</w:t>
      </w:r>
      <w:r w:rsidR="00DA5642" w:rsidRPr="00E93FCE">
        <w:rPr>
          <w:b/>
          <w:noProof/>
          <w:sz w:val="24"/>
          <w:szCs w:val="24"/>
          <w:lang w:eastAsia="ja-JP"/>
        </w:rPr>
        <w:t>,</w:t>
      </w:r>
      <w:r w:rsidR="00180569" w:rsidRPr="00E93FCE">
        <w:rPr>
          <w:b/>
          <w:noProof/>
          <w:sz w:val="24"/>
          <w:szCs w:val="24"/>
          <w:lang w:eastAsia="ja-JP"/>
        </w:rPr>
        <w:t xml:space="preserve"> Slovakia</w:t>
      </w:r>
      <w:r w:rsidR="00C57173">
        <w:rPr>
          <w:b/>
          <w:noProof/>
          <w:sz w:val="24"/>
          <w:szCs w:val="24"/>
          <w:lang w:eastAsia="ja-JP"/>
        </w:rPr>
        <w:t xml:space="preserve"> </w:t>
      </w:r>
      <w:r w:rsidR="00BB156B" w:rsidRPr="00E93FCE">
        <w:rPr>
          <w:b/>
          <w:noProof/>
          <w:sz w:val="24"/>
          <w:szCs w:val="24"/>
          <w:lang w:eastAsia="ja-JP"/>
        </w:rPr>
        <w:t>22</w:t>
      </w:r>
      <w:r w:rsidR="00BB156B" w:rsidRPr="00E93FCE">
        <w:rPr>
          <w:b/>
          <w:noProof/>
          <w:sz w:val="24"/>
          <w:szCs w:val="24"/>
          <w:vertAlign w:val="superscript"/>
          <w:lang w:eastAsia="ja-JP"/>
        </w:rPr>
        <w:t>nd</w:t>
      </w:r>
      <w:r w:rsidR="00DA5642" w:rsidRPr="00E93FCE">
        <w:rPr>
          <w:b/>
          <w:noProof/>
          <w:sz w:val="24"/>
          <w:szCs w:val="24"/>
          <w:lang w:eastAsia="ja-JP"/>
        </w:rPr>
        <w:t>-2</w:t>
      </w:r>
      <w:r w:rsidR="00BB156B" w:rsidRPr="00E93FCE">
        <w:rPr>
          <w:b/>
          <w:noProof/>
          <w:sz w:val="24"/>
          <w:szCs w:val="24"/>
          <w:lang w:eastAsia="ja-JP"/>
        </w:rPr>
        <w:t>6</w:t>
      </w:r>
      <w:r w:rsidR="00BB156B" w:rsidRPr="00E93FCE">
        <w:rPr>
          <w:b/>
          <w:noProof/>
          <w:sz w:val="24"/>
          <w:szCs w:val="24"/>
          <w:vertAlign w:val="superscript"/>
          <w:lang w:eastAsia="ja-JP"/>
        </w:rPr>
        <w:t>th</w:t>
      </w:r>
      <w:r w:rsidR="00BB156B" w:rsidRPr="00E93FCE">
        <w:rPr>
          <w:b/>
          <w:noProof/>
          <w:sz w:val="24"/>
          <w:szCs w:val="24"/>
          <w:lang w:eastAsia="ja-JP"/>
        </w:rPr>
        <w:t xml:space="preserve"> </w:t>
      </w:r>
      <w:r w:rsidR="00EE5981" w:rsidRPr="00E93FCE">
        <w:rPr>
          <w:b/>
          <w:noProof/>
          <w:sz w:val="24"/>
          <w:szCs w:val="24"/>
          <w:lang w:eastAsia="ja-JP"/>
        </w:rPr>
        <w:t>May</w:t>
      </w:r>
      <w:r w:rsidR="00DA5642" w:rsidRPr="00E93FCE">
        <w:rPr>
          <w:b/>
          <w:noProof/>
          <w:sz w:val="24"/>
          <w:szCs w:val="24"/>
          <w:lang w:eastAsia="ja-JP"/>
        </w:rPr>
        <w:t xml:space="preserve"> 2023</w:t>
      </w:r>
      <w:r w:rsidR="002132C7">
        <w:rPr>
          <w:b/>
          <w:noProof/>
          <w:sz w:val="24"/>
          <w:szCs w:val="24"/>
          <w:lang w:eastAsia="ja-JP"/>
        </w:rPr>
        <w:tab/>
      </w:r>
      <w:r w:rsidR="002132C7">
        <w:rPr>
          <w:b/>
          <w:noProof/>
          <w:sz w:val="24"/>
          <w:szCs w:val="24"/>
          <w:lang w:eastAsia="ja-JP"/>
        </w:rPr>
        <w:tab/>
      </w:r>
      <w:r w:rsidR="002132C7">
        <w:rPr>
          <w:b/>
          <w:noProof/>
          <w:sz w:val="24"/>
          <w:szCs w:val="24"/>
          <w:lang w:eastAsia="ja-JP"/>
        </w:rPr>
        <w:tab/>
        <w:t xml:space="preserve">   </w:t>
      </w:r>
      <w:r w:rsidR="00CF0251">
        <w:rPr>
          <w:b/>
          <w:noProof/>
          <w:sz w:val="24"/>
          <w:szCs w:val="24"/>
          <w:lang w:eastAsia="ja-JP"/>
        </w:rPr>
        <w:t xml:space="preserve">   </w:t>
      </w:r>
      <w:r w:rsidR="00964123">
        <w:rPr>
          <w:b/>
          <w:noProof/>
          <w:sz w:val="24"/>
          <w:szCs w:val="24"/>
          <w:lang w:eastAsia="ja-JP"/>
        </w:rPr>
        <w:t xml:space="preserve">             </w:t>
      </w:r>
      <w:r w:rsidR="0007498D" w:rsidRPr="00E93FCE">
        <w:rPr>
          <w:rFonts w:eastAsia="Batang" w:cs="Arial"/>
          <w:sz w:val="18"/>
          <w:szCs w:val="18"/>
          <w:lang w:eastAsia="zh-CN"/>
        </w:rPr>
        <w:t>(re</w:t>
      </w:r>
      <w:r w:rsidR="00E93FCE" w:rsidRPr="00E93FCE">
        <w:rPr>
          <w:rFonts w:eastAsia="Batang" w:cs="Arial"/>
          <w:sz w:val="18"/>
          <w:szCs w:val="18"/>
          <w:lang w:eastAsia="zh-CN"/>
        </w:rPr>
        <w:t>vis</w:t>
      </w:r>
      <w:r w:rsidR="00964123">
        <w:rPr>
          <w:rFonts w:eastAsia="Batang" w:cs="Arial"/>
          <w:sz w:val="18"/>
          <w:szCs w:val="18"/>
          <w:lang w:eastAsia="zh-CN"/>
        </w:rPr>
        <w:t xml:space="preserve">ion of </w:t>
      </w:r>
      <w:r w:rsidR="00DD1750" w:rsidRPr="00E93FCE">
        <w:rPr>
          <w:rFonts w:eastAsia="Batang" w:cs="Arial"/>
          <w:sz w:val="18"/>
          <w:szCs w:val="18"/>
          <w:lang w:eastAsia="zh-CN"/>
        </w:rPr>
        <w:t>C1-23</w:t>
      </w:r>
      <w:r w:rsidR="00925AC1">
        <w:rPr>
          <w:rFonts w:eastAsia="Batang" w:cs="Arial"/>
          <w:sz w:val="18"/>
          <w:szCs w:val="18"/>
          <w:lang w:eastAsia="zh-CN"/>
        </w:rPr>
        <w:t>2</w:t>
      </w:r>
      <w:r w:rsidR="00E93FCE" w:rsidRPr="00E93FCE">
        <w:rPr>
          <w:rFonts w:eastAsia="Batang" w:cs="Arial"/>
          <w:sz w:val="18"/>
          <w:szCs w:val="18"/>
          <w:lang w:eastAsia="zh-CN"/>
        </w:rPr>
        <w:t>757</w:t>
      </w:r>
      <w:r w:rsidR="0007498D" w:rsidRPr="00E93FCE">
        <w:rPr>
          <w:rFonts w:eastAsia="Batang" w:cs="Arial"/>
          <w:sz w:val="18"/>
          <w:szCs w:val="18"/>
          <w:lang w:eastAsia="zh-CN"/>
        </w:rPr>
        <w:t>)</w:t>
      </w:r>
    </w:p>
    <w:p w14:paraId="35C8DDE4" w14:textId="75F54E43" w:rsidR="00A46C8B" w:rsidRDefault="00A46C8B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2D3D9E6" w14:textId="5972427C" w:rsidR="00C61521" w:rsidRPr="006C2E80" w:rsidRDefault="00C61521" w:rsidP="00C6152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 w:rsidRPr="002B4035">
        <w:rPr>
          <w:rFonts w:eastAsia="Batang"/>
          <w:lang w:val="en-US" w:eastAsia="zh-CN"/>
        </w:rPr>
        <w:t>Samsung</w:t>
      </w:r>
      <w:r w:rsidR="00EA7ABB">
        <w:rPr>
          <w:rFonts w:eastAsia="Batang"/>
          <w:lang w:val="en-US" w:eastAsia="zh-CN"/>
        </w:rPr>
        <w:t>, AT&amp;T</w:t>
      </w:r>
      <w:r w:rsidRPr="002B4035">
        <w:rPr>
          <w:rFonts w:eastAsia="Batang"/>
          <w:lang w:val="en-US" w:eastAsia="zh-CN"/>
        </w:rPr>
        <w:t>, FirstNet,</w:t>
      </w:r>
    </w:p>
    <w:p w14:paraId="645AFC82" w14:textId="77777777" w:rsidR="00C61521" w:rsidRPr="006C2E80" w:rsidRDefault="00C61521" w:rsidP="00C61521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>
        <w:rPr>
          <w:rFonts w:eastAsia="Batang"/>
          <w:lang w:eastAsia="zh-CN"/>
        </w:rPr>
        <w:t xml:space="preserve">New </w:t>
      </w:r>
      <w:r w:rsidRPr="006C2E80">
        <w:rPr>
          <w:rFonts w:eastAsia="Batang"/>
          <w:lang w:eastAsia="zh-CN"/>
        </w:rPr>
        <w:t xml:space="preserve">WID on </w:t>
      </w:r>
      <w:r w:rsidRPr="000861F1">
        <w:rPr>
          <w:rFonts w:eastAsia="Batang"/>
          <w:lang w:eastAsia="zh-CN"/>
        </w:rPr>
        <w:t>CT aspects of Enhanced Mission Critical P</w:t>
      </w:r>
      <w:r>
        <w:rPr>
          <w:rFonts w:eastAsia="Batang"/>
          <w:lang w:eastAsia="zh-CN"/>
        </w:rPr>
        <w:t>ush-to-talk architecture phase 4</w:t>
      </w:r>
    </w:p>
    <w:p w14:paraId="1195EAA9" w14:textId="77777777" w:rsidR="00C61521" w:rsidRPr="006C2E80" w:rsidRDefault="00C61521" w:rsidP="00C6152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3F580A4B" w14:textId="77777777" w:rsidR="00C61521" w:rsidRDefault="00C61521" w:rsidP="00C6152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>
        <w:rPr>
          <w:rFonts w:eastAsia="Batang"/>
          <w:lang w:val="en-US" w:eastAsia="zh-CN"/>
        </w:rPr>
        <w:t>18.1.1</w:t>
      </w:r>
    </w:p>
    <w:p w14:paraId="2F8FC23A" w14:textId="77777777" w:rsidR="00C61521" w:rsidRPr="00BC642A" w:rsidRDefault="00C61521" w:rsidP="00C61521">
      <w:pPr>
        <w:pStyle w:val="Heading8"/>
        <w:jc w:val="center"/>
      </w:pPr>
      <w:r w:rsidRPr="00BC642A">
        <w:t>3GPP™ Work Item Description</w:t>
      </w:r>
    </w:p>
    <w:p w14:paraId="391B02E3" w14:textId="77777777" w:rsidR="00C61521" w:rsidRDefault="00C61521" w:rsidP="00C61521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C4A93CF" w14:textId="77777777" w:rsidR="00C61521" w:rsidRPr="006C2E80" w:rsidRDefault="00C61521" w:rsidP="00C61521">
      <w:pPr>
        <w:pStyle w:val="Heading8"/>
      </w:pPr>
      <w:r w:rsidRPr="006C2E80">
        <w:t>Title:</w:t>
      </w:r>
      <w:r w:rsidRPr="006C2E80">
        <w:tab/>
      </w:r>
      <w:r>
        <w:t xml:space="preserve">CT aspects of Enhanced </w:t>
      </w:r>
      <w:r w:rsidRPr="00ED4AD9">
        <w:t>Mission Critical Push-to-talk architecture</w:t>
      </w:r>
      <w:r>
        <w:t xml:space="preserve"> phase 4</w:t>
      </w:r>
    </w:p>
    <w:p w14:paraId="341541C5" w14:textId="77777777" w:rsidR="00C61521" w:rsidRPr="00BA3A53" w:rsidRDefault="00C61521" w:rsidP="00C61521">
      <w:pPr>
        <w:pStyle w:val="Guidance"/>
      </w:pPr>
    </w:p>
    <w:p w14:paraId="2E88E6AD" w14:textId="77777777" w:rsidR="00C61521" w:rsidRDefault="00C61521" w:rsidP="00C61521">
      <w:pPr>
        <w:pStyle w:val="Heading8"/>
      </w:pPr>
      <w:r>
        <w:t>Acronym:</w:t>
      </w:r>
      <w:r>
        <w:tab/>
      </w:r>
      <w:r w:rsidRPr="00ED4AD9">
        <w:t>enh</w:t>
      </w:r>
      <w:r>
        <w:t>4</w:t>
      </w:r>
      <w:r w:rsidRPr="00ED4AD9">
        <w:t>MCPTT</w:t>
      </w:r>
      <w:r>
        <w:t>-CT</w:t>
      </w:r>
    </w:p>
    <w:p w14:paraId="550658F5" w14:textId="77777777" w:rsidR="00C61521" w:rsidRPr="00E01296" w:rsidRDefault="00C61521" w:rsidP="00C61521"/>
    <w:p w14:paraId="6F8F8E3C" w14:textId="77777777" w:rsidR="00C61521" w:rsidRDefault="00C61521" w:rsidP="00C61521">
      <w:pPr>
        <w:pStyle w:val="Heading8"/>
      </w:pPr>
      <w:r w:rsidRPr="00E01296">
        <w:t>Unique identifier:</w:t>
      </w:r>
      <w:r w:rsidRPr="00E01296">
        <w:tab/>
      </w:r>
      <w:r>
        <w:t>XXX</w:t>
      </w:r>
    </w:p>
    <w:p w14:paraId="71508ED4" w14:textId="77777777" w:rsidR="00C61521" w:rsidRPr="00E01296" w:rsidRDefault="00C61521" w:rsidP="00C61521"/>
    <w:p w14:paraId="3A843EBF" w14:textId="77777777" w:rsidR="00C61521" w:rsidRDefault="00C61521" w:rsidP="00C61521">
      <w:pPr>
        <w:pStyle w:val="Heading8"/>
      </w:pPr>
      <w:r w:rsidRPr="003F7142">
        <w:t>Potential target Release:</w:t>
      </w:r>
      <w:r>
        <w:tab/>
      </w:r>
      <w:r>
        <w:rPr>
          <w:i/>
          <w:iCs/>
        </w:rPr>
        <w:t>Rel-18</w:t>
      </w:r>
    </w:p>
    <w:p w14:paraId="7E67F63B" w14:textId="77777777" w:rsidR="00C61521" w:rsidRPr="006C2E80" w:rsidRDefault="00C61521" w:rsidP="00C61521"/>
    <w:p w14:paraId="755E3542" w14:textId="77777777" w:rsidR="00C61521" w:rsidRDefault="00C61521" w:rsidP="00C6152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61521" w14:paraId="40F94361" w14:textId="77777777" w:rsidTr="00CD0E1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A2E20AF" w14:textId="77777777" w:rsidR="00C61521" w:rsidRDefault="00C61521" w:rsidP="00CD0E1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A8AF38" w14:textId="77777777" w:rsidR="00C61521" w:rsidRDefault="00C61521" w:rsidP="00CD0E1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056C26C" w14:textId="77777777" w:rsidR="00C61521" w:rsidRDefault="00C61521" w:rsidP="00CD0E1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B6D8338" w14:textId="77777777" w:rsidR="00C61521" w:rsidRDefault="00C61521" w:rsidP="00CD0E1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3500151" w14:textId="77777777" w:rsidR="00C61521" w:rsidRDefault="00C61521" w:rsidP="00CD0E1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4F5193" w14:textId="77777777" w:rsidR="00C61521" w:rsidRDefault="00C61521" w:rsidP="00CD0E11">
            <w:pPr>
              <w:pStyle w:val="TAH"/>
            </w:pPr>
            <w:r>
              <w:t>Others (specify)</w:t>
            </w:r>
          </w:p>
        </w:tc>
      </w:tr>
      <w:tr w:rsidR="00C61521" w14:paraId="26AAA884" w14:textId="77777777" w:rsidTr="00CD0E1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59AA4F3" w14:textId="77777777" w:rsidR="00C61521" w:rsidRDefault="00C61521" w:rsidP="00CD0E1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B6C769" w14:textId="77777777" w:rsidR="00C61521" w:rsidRDefault="00C61521" w:rsidP="00CD0E1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70CC568" w14:textId="77777777" w:rsidR="00C61521" w:rsidRDefault="00C61521" w:rsidP="00CD0E1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FE24CF" w14:textId="77777777" w:rsidR="00C61521" w:rsidRDefault="00C61521" w:rsidP="00CD0E1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3D706F9" w14:textId="77777777" w:rsidR="00C61521" w:rsidRDefault="00C61521" w:rsidP="00CD0E1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B3335FA" w14:textId="77777777" w:rsidR="00C61521" w:rsidRDefault="00C61521" w:rsidP="00CD0E11">
            <w:pPr>
              <w:pStyle w:val="TAC"/>
            </w:pPr>
          </w:p>
        </w:tc>
      </w:tr>
      <w:tr w:rsidR="00C61521" w14:paraId="0C9C4BD6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0F8A9E" w14:textId="77777777" w:rsidR="00C61521" w:rsidRDefault="00C61521" w:rsidP="00CD0E1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45D837" w14:textId="77777777" w:rsidR="00C61521" w:rsidRDefault="00C61521" w:rsidP="00CD0E1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84A9E5" w14:textId="77777777" w:rsidR="00C61521" w:rsidRDefault="00C61521" w:rsidP="00CD0E11">
            <w:pPr>
              <w:pStyle w:val="TAC"/>
            </w:pPr>
          </w:p>
        </w:tc>
        <w:tc>
          <w:tcPr>
            <w:tcW w:w="850" w:type="dxa"/>
          </w:tcPr>
          <w:p w14:paraId="19769008" w14:textId="77777777" w:rsidR="00C61521" w:rsidRDefault="00C61521" w:rsidP="00CD0E1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4805493" w14:textId="77777777" w:rsidR="00C61521" w:rsidRDefault="00C61521" w:rsidP="00CD0E11">
            <w:pPr>
              <w:pStyle w:val="TAC"/>
            </w:pPr>
          </w:p>
        </w:tc>
        <w:tc>
          <w:tcPr>
            <w:tcW w:w="1752" w:type="dxa"/>
          </w:tcPr>
          <w:p w14:paraId="7A398B27" w14:textId="77777777" w:rsidR="00C61521" w:rsidRDefault="00C61521" w:rsidP="00CD0E11">
            <w:pPr>
              <w:pStyle w:val="TAC"/>
            </w:pPr>
            <w:r>
              <w:t>X</w:t>
            </w:r>
          </w:p>
        </w:tc>
      </w:tr>
      <w:tr w:rsidR="00C61521" w14:paraId="5BE06332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15FD2C" w14:textId="77777777" w:rsidR="00C61521" w:rsidRDefault="00C61521" w:rsidP="00CD0E1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D9E762C" w14:textId="77777777" w:rsidR="00C61521" w:rsidRDefault="00C61521" w:rsidP="00CD0E11">
            <w:pPr>
              <w:pStyle w:val="TAC"/>
            </w:pPr>
          </w:p>
        </w:tc>
        <w:tc>
          <w:tcPr>
            <w:tcW w:w="1037" w:type="dxa"/>
          </w:tcPr>
          <w:p w14:paraId="2328531F" w14:textId="77777777" w:rsidR="00C61521" w:rsidRDefault="00C61521" w:rsidP="00CD0E11">
            <w:pPr>
              <w:pStyle w:val="TAC"/>
            </w:pPr>
          </w:p>
        </w:tc>
        <w:tc>
          <w:tcPr>
            <w:tcW w:w="850" w:type="dxa"/>
          </w:tcPr>
          <w:p w14:paraId="5D099DA2" w14:textId="77777777" w:rsidR="00C61521" w:rsidRDefault="00C61521" w:rsidP="00CD0E11">
            <w:pPr>
              <w:pStyle w:val="TAC"/>
            </w:pPr>
          </w:p>
        </w:tc>
        <w:tc>
          <w:tcPr>
            <w:tcW w:w="851" w:type="dxa"/>
          </w:tcPr>
          <w:p w14:paraId="54F133BB" w14:textId="77777777" w:rsidR="00C61521" w:rsidRDefault="00C61521" w:rsidP="00CD0E11">
            <w:pPr>
              <w:pStyle w:val="TAC"/>
            </w:pPr>
          </w:p>
        </w:tc>
        <w:tc>
          <w:tcPr>
            <w:tcW w:w="1752" w:type="dxa"/>
          </w:tcPr>
          <w:p w14:paraId="445A6BA5" w14:textId="77777777" w:rsidR="00C61521" w:rsidRDefault="00C61521" w:rsidP="00CD0E11">
            <w:pPr>
              <w:pStyle w:val="TAC"/>
            </w:pPr>
          </w:p>
        </w:tc>
      </w:tr>
    </w:tbl>
    <w:p w14:paraId="4A4A4F3A" w14:textId="77777777" w:rsidR="00C61521" w:rsidRPr="006C2E80" w:rsidRDefault="00C61521" w:rsidP="00C61521"/>
    <w:p w14:paraId="1FCE4AA6" w14:textId="77777777" w:rsidR="00C61521" w:rsidRDefault="00C61521" w:rsidP="00C61521">
      <w:pPr>
        <w:pStyle w:val="Heading1"/>
      </w:pPr>
      <w:r>
        <w:t>2</w:t>
      </w:r>
      <w:r>
        <w:tab/>
        <w:t>Classification of the Work Item and linked work items</w:t>
      </w:r>
    </w:p>
    <w:p w14:paraId="48128F55" w14:textId="77777777" w:rsidR="00C61521" w:rsidRPr="00E01296" w:rsidRDefault="00C61521" w:rsidP="00C61521">
      <w:r w:rsidRPr="00E01296">
        <w:t>2.1</w:t>
      </w:r>
      <w:r w:rsidRPr="00E01296">
        <w:tab/>
        <w:t>Primary classification</w:t>
      </w:r>
    </w:p>
    <w:p w14:paraId="0B117F3B" w14:textId="77777777" w:rsidR="00C61521" w:rsidRPr="00E01296" w:rsidRDefault="00C61521" w:rsidP="00C61521">
      <w:pPr>
        <w:rPr>
          <w:lang w:eastAsia="en-US"/>
        </w:rPr>
      </w:pPr>
      <w:r w:rsidRPr="00E01296">
        <w:rPr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61521" w:rsidRPr="00E01296" w14:paraId="1608CFCF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ABB9F" w14:textId="77777777" w:rsidR="00C61521" w:rsidRPr="00E01296" w:rsidRDefault="00C61521" w:rsidP="00CD0E11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30C9DA7" w14:textId="77777777" w:rsidR="00C61521" w:rsidRPr="00E01296" w:rsidRDefault="00C61521" w:rsidP="00CD0E11">
            <w:pPr>
              <w:rPr>
                <w:sz w:val="18"/>
              </w:rPr>
            </w:pPr>
            <w:r w:rsidRPr="00E01296">
              <w:t xml:space="preserve">Study </w:t>
            </w:r>
          </w:p>
        </w:tc>
      </w:tr>
      <w:tr w:rsidR="00C61521" w:rsidRPr="00E01296" w14:paraId="61205DF6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8FE42" w14:textId="77777777" w:rsidR="00C61521" w:rsidRPr="00E01296" w:rsidRDefault="00C61521" w:rsidP="00CD0E11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8DF1473" w14:textId="77777777" w:rsidR="00C61521" w:rsidRPr="00E01296" w:rsidRDefault="00C61521" w:rsidP="00CD0E11">
            <w:pPr>
              <w:rPr>
                <w:color w:val="auto"/>
                <w:sz w:val="18"/>
              </w:rPr>
            </w:pPr>
            <w:r w:rsidRPr="00E01296">
              <w:t>Normative – Stage 1</w:t>
            </w:r>
          </w:p>
        </w:tc>
      </w:tr>
      <w:tr w:rsidR="00C61521" w:rsidRPr="00E01296" w14:paraId="06569773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18C92" w14:textId="77777777" w:rsidR="00C61521" w:rsidRPr="00E01296" w:rsidRDefault="00C61521" w:rsidP="00CD0E11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93A8D96" w14:textId="77777777" w:rsidR="00C61521" w:rsidRPr="00E01296" w:rsidRDefault="00C61521" w:rsidP="00CD0E11">
            <w:pPr>
              <w:rPr>
                <w:color w:val="auto"/>
                <w:sz w:val="18"/>
              </w:rPr>
            </w:pPr>
            <w:r w:rsidRPr="00E01296">
              <w:t>Normative – Stage 2</w:t>
            </w:r>
          </w:p>
        </w:tc>
      </w:tr>
      <w:tr w:rsidR="00C61521" w:rsidRPr="00E01296" w14:paraId="4A95B1A2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CD618" w14:textId="77777777" w:rsidR="00C61521" w:rsidRPr="00E01296" w:rsidRDefault="00C61521" w:rsidP="00CD0E11"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AE1CD9" w14:textId="77777777" w:rsidR="00C61521" w:rsidRPr="00E01296" w:rsidRDefault="00C61521" w:rsidP="00CD0E11">
            <w:pPr>
              <w:rPr>
                <w:color w:val="auto"/>
                <w:sz w:val="18"/>
              </w:rPr>
            </w:pPr>
            <w:r w:rsidRPr="00E01296">
              <w:t>Normative – Stage 3</w:t>
            </w:r>
          </w:p>
        </w:tc>
      </w:tr>
      <w:tr w:rsidR="00C61521" w:rsidRPr="00E01296" w14:paraId="1C7CA471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C76FB" w14:textId="77777777" w:rsidR="00C61521" w:rsidRPr="00E01296" w:rsidRDefault="00C61521" w:rsidP="00CD0E11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FD60F0" w14:textId="77777777" w:rsidR="00C61521" w:rsidRPr="00E01296" w:rsidRDefault="00C61521" w:rsidP="00CD0E11">
            <w:pPr>
              <w:rPr>
                <w:color w:val="auto"/>
                <w:sz w:val="18"/>
              </w:rPr>
            </w:pPr>
            <w:r w:rsidRPr="00E01296">
              <w:t>Normative – Other*</w:t>
            </w:r>
          </w:p>
        </w:tc>
      </w:tr>
    </w:tbl>
    <w:p w14:paraId="74BD40F0" w14:textId="77777777" w:rsidR="00C61521" w:rsidRPr="00E01296" w:rsidRDefault="00C61521" w:rsidP="00C61521">
      <w:pPr>
        <w:rPr>
          <w:lang w:eastAsia="en-US"/>
        </w:rPr>
      </w:pPr>
      <w:r w:rsidRPr="00E01296">
        <w:rPr>
          <w:lang w:eastAsia="en-US"/>
        </w:rPr>
        <w:t>* Other = e.g. testing</w:t>
      </w:r>
    </w:p>
    <w:p w14:paraId="1B7138BE" w14:textId="77777777" w:rsidR="00C61521" w:rsidRPr="00E01296" w:rsidRDefault="00C61521" w:rsidP="00C61521">
      <w:pPr>
        <w:rPr>
          <w:lang w:eastAsia="en-US"/>
        </w:rPr>
      </w:pPr>
    </w:p>
    <w:p w14:paraId="619A86BF" w14:textId="77777777" w:rsidR="00C61521" w:rsidRDefault="00C61521" w:rsidP="00C61521">
      <w:pPr>
        <w:pStyle w:val="Heading2"/>
      </w:pPr>
      <w:r>
        <w:lastRenderedPageBreak/>
        <w:t>2.2</w:t>
      </w:r>
      <w:r>
        <w:tab/>
        <w:t>Parent Work Item</w:t>
      </w:r>
    </w:p>
    <w:p w14:paraId="0030304C" w14:textId="77777777" w:rsidR="00C61521" w:rsidRPr="009A6092" w:rsidRDefault="00C61521" w:rsidP="00C61521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C61521" w14:paraId="0E273830" w14:textId="77777777" w:rsidTr="00CD0E1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B97E18" w14:textId="77777777" w:rsidR="00C61521" w:rsidRDefault="00C61521" w:rsidP="00CD0E11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61521" w14:paraId="14088DB6" w14:textId="77777777" w:rsidTr="00CD0E1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1A346A8" w14:textId="77777777" w:rsidR="00C61521" w:rsidDel="00C02DF6" w:rsidRDefault="00C61521" w:rsidP="00CD0E11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3FDA5DDE" w14:textId="77777777" w:rsidR="00C61521" w:rsidDel="00C02DF6" w:rsidRDefault="00C61521" w:rsidP="00CD0E11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4FE863" w14:textId="77777777" w:rsidR="00C61521" w:rsidRDefault="00C61521" w:rsidP="00CD0E11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2F689" w14:textId="77777777" w:rsidR="00C61521" w:rsidRDefault="00C61521" w:rsidP="00CD0E11">
            <w:pPr>
              <w:pStyle w:val="TAH"/>
            </w:pPr>
            <w:r>
              <w:t>Title (as in 3GPP Work Plan)</w:t>
            </w:r>
          </w:p>
        </w:tc>
      </w:tr>
      <w:tr w:rsidR="00C61521" w14:paraId="5429D8BC" w14:textId="77777777" w:rsidTr="00CD0E11">
        <w:trPr>
          <w:cantSplit/>
          <w:jc w:val="center"/>
        </w:trPr>
        <w:tc>
          <w:tcPr>
            <w:tcW w:w="1268" w:type="dxa"/>
          </w:tcPr>
          <w:p w14:paraId="27312B7A" w14:textId="77777777" w:rsidR="00C61521" w:rsidRDefault="00C61521" w:rsidP="00CD0E11">
            <w:pPr>
              <w:pStyle w:val="TAL"/>
            </w:pPr>
            <w:r>
              <w:t>enh4MCPTT</w:t>
            </w:r>
          </w:p>
        </w:tc>
        <w:tc>
          <w:tcPr>
            <w:tcW w:w="934" w:type="dxa"/>
          </w:tcPr>
          <w:p w14:paraId="245DAF2E" w14:textId="77777777" w:rsidR="00C61521" w:rsidRDefault="00C61521" w:rsidP="00CD0E11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916329B" w14:textId="77777777" w:rsidR="00C61521" w:rsidRDefault="00C61521" w:rsidP="00CD0E11">
            <w:pPr>
              <w:pStyle w:val="TAL"/>
            </w:pPr>
            <w:r w:rsidRPr="007F506B">
              <w:t>940025</w:t>
            </w:r>
          </w:p>
        </w:tc>
        <w:tc>
          <w:tcPr>
            <w:tcW w:w="6010" w:type="dxa"/>
          </w:tcPr>
          <w:p w14:paraId="23A0354F" w14:textId="77777777" w:rsidR="00C61521" w:rsidRPr="00251D80" w:rsidRDefault="00C61521" w:rsidP="00CD0E11">
            <w:pPr>
              <w:pStyle w:val="TAL"/>
            </w:pPr>
            <w:r w:rsidRPr="0080624B">
              <w:t xml:space="preserve">Enhanced Mission Critical Push-to-talk architecture phase </w:t>
            </w:r>
            <w:r>
              <w:t>4</w:t>
            </w:r>
          </w:p>
        </w:tc>
      </w:tr>
    </w:tbl>
    <w:p w14:paraId="646C979C" w14:textId="77777777" w:rsidR="00C61521" w:rsidRDefault="00C61521" w:rsidP="00C61521"/>
    <w:p w14:paraId="35012A6B" w14:textId="77777777" w:rsidR="00C61521" w:rsidRDefault="00C61521" w:rsidP="00C61521">
      <w:pPr>
        <w:pStyle w:val="Heading3"/>
      </w:pPr>
      <w:r>
        <w:t>2.3</w:t>
      </w:r>
      <w:r>
        <w:tab/>
        <w:t>Other related Work Items and dependencies</w:t>
      </w:r>
    </w:p>
    <w:p w14:paraId="08C5102F" w14:textId="77777777" w:rsidR="00C61521" w:rsidRPr="006C2E80" w:rsidRDefault="00C61521" w:rsidP="00C61521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61521" w14:paraId="2F2567BB" w14:textId="77777777" w:rsidTr="00CD0E1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B0A8F3A" w14:textId="77777777" w:rsidR="00C61521" w:rsidRDefault="00C61521" w:rsidP="00CD0E1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61521" w14:paraId="133FD3B3" w14:textId="77777777" w:rsidTr="00CD0E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094B99" w14:textId="77777777" w:rsidR="00C61521" w:rsidRDefault="00C61521" w:rsidP="00CD0E1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4A5FE2F" w14:textId="77777777" w:rsidR="00C61521" w:rsidRDefault="00C61521" w:rsidP="00CD0E1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F14FD21" w14:textId="77777777" w:rsidR="00C61521" w:rsidRDefault="00C61521" w:rsidP="00CD0E11">
            <w:pPr>
              <w:pStyle w:val="TAH"/>
            </w:pPr>
            <w:r>
              <w:t>Nature of relationship</w:t>
            </w:r>
          </w:p>
        </w:tc>
      </w:tr>
      <w:tr w:rsidR="00C61521" w14:paraId="0BBF2803" w14:textId="77777777" w:rsidTr="00CD0E11">
        <w:trPr>
          <w:cantSplit/>
          <w:jc w:val="center"/>
        </w:trPr>
        <w:tc>
          <w:tcPr>
            <w:tcW w:w="1101" w:type="dxa"/>
          </w:tcPr>
          <w:p w14:paraId="12A9457C" w14:textId="77777777" w:rsidR="00C61521" w:rsidRDefault="00C61521" w:rsidP="00CD0E11">
            <w:pPr>
              <w:pStyle w:val="TAL"/>
            </w:pPr>
            <w:r w:rsidRPr="0005135F">
              <w:t>700027</w:t>
            </w:r>
          </w:p>
        </w:tc>
        <w:tc>
          <w:tcPr>
            <w:tcW w:w="3326" w:type="dxa"/>
          </w:tcPr>
          <w:p w14:paraId="02DB5628" w14:textId="77777777" w:rsidR="00C61521" w:rsidRPr="00FB3734" w:rsidRDefault="00C61521" w:rsidP="00CD0E11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Mission Critical Improvements</w:t>
            </w:r>
          </w:p>
        </w:tc>
        <w:tc>
          <w:tcPr>
            <w:tcW w:w="5099" w:type="dxa"/>
          </w:tcPr>
          <w:p w14:paraId="3384E12C" w14:textId="77777777" w:rsidR="00C61521" w:rsidRPr="00251D80" w:rsidRDefault="00C61521" w:rsidP="00CD0E11">
            <w:pPr>
              <w:pStyle w:val="Guidance"/>
            </w:pPr>
            <w:r w:rsidRPr="00FB3734">
              <w:rPr>
                <w:lang w:eastAsia="zh-CN"/>
              </w:rPr>
              <w:t>Mission Critical Improvements (includes stage 1)</w:t>
            </w:r>
          </w:p>
        </w:tc>
      </w:tr>
      <w:tr w:rsidR="00C61521" w14:paraId="48780DA1" w14:textId="77777777" w:rsidTr="00CD0E11">
        <w:trPr>
          <w:cantSplit/>
          <w:jc w:val="center"/>
        </w:trPr>
        <w:tc>
          <w:tcPr>
            <w:tcW w:w="1101" w:type="dxa"/>
          </w:tcPr>
          <w:p w14:paraId="3F6EA919" w14:textId="77777777" w:rsidR="00C61521" w:rsidRDefault="00C61521" w:rsidP="00CD0E11">
            <w:pPr>
              <w:pStyle w:val="TAL"/>
            </w:pPr>
            <w:r>
              <w:t>800022</w:t>
            </w:r>
          </w:p>
        </w:tc>
        <w:tc>
          <w:tcPr>
            <w:tcW w:w="3326" w:type="dxa"/>
          </w:tcPr>
          <w:p w14:paraId="1359EBCB" w14:textId="77777777" w:rsidR="00C61521" w:rsidRPr="00FB3734" w:rsidRDefault="00C61521" w:rsidP="00CD0E11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Enhanced Mission Critical Push-to-talk architecture phase 2</w:t>
            </w:r>
          </w:p>
        </w:tc>
        <w:tc>
          <w:tcPr>
            <w:tcW w:w="5099" w:type="dxa"/>
          </w:tcPr>
          <w:p w14:paraId="7BB777B3" w14:textId="77777777" w:rsidR="00C61521" w:rsidRPr="00FB3734" w:rsidRDefault="00C61521" w:rsidP="00CD0E11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Work item for Release 16 enhancements to MCPTT architecture phase 2</w:t>
            </w:r>
          </w:p>
        </w:tc>
      </w:tr>
      <w:tr w:rsidR="00C61521" w14:paraId="53373F1E" w14:textId="77777777" w:rsidTr="00CD0E11">
        <w:trPr>
          <w:cantSplit/>
          <w:jc w:val="center"/>
        </w:trPr>
        <w:tc>
          <w:tcPr>
            <w:tcW w:w="1101" w:type="dxa"/>
          </w:tcPr>
          <w:p w14:paraId="40AFC037" w14:textId="77777777" w:rsidR="00C61521" w:rsidRDefault="00C61521" w:rsidP="00CD0E11">
            <w:pPr>
              <w:pStyle w:val="TAL"/>
            </w:pPr>
            <w:r w:rsidRPr="00AA225B">
              <w:t>870034</w:t>
            </w:r>
          </w:p>
        </w:tc>
        <w:tc>
          <w:tcPr>
            <w:tcW w:w="3326" w:type="dxa"/>
          </w:tcPr>
          <w:p w14:paraId="316DD8F2" w14:textId="77777777" w:rsidR="00C61521" w:rsidRPr="00FB3734" w:rsidRDefault="00C61521" w:rsidP="00CD0E11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Enhanced Mission Critical Push-to-talk architecture phase 3</w:t>
            </w:r>
          </w:p>
        </w:tc>
        <w:tc>
          <w:tcPr>
            <w:tcW w:w="5099" w:type="dxa"/>
          </w:tcPr>
          <w:p w14:paraId="5E288305" w14:textId="77777777" w:rsidR="00C61521" w:rsidRPr="00FB3734" w:rsidRDefault="00C61521" w:rsidP="00CD0E11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 xml:space="preserve">Work item for Release 17 enhancements to MCPTT architecture phase </w:t>
            </w:r>
            <w:r>
              <w:rPr>
                <w:lang w:eastAsia="zh-CN"/>
              </w:rPr>
              <w:t>3</w:t>
            </w:r>
          </w:p>
        </w:tc>
      </w:tr>
    </w:tbl>
    <w:p w14:paraId="097D35BF" w14:textId="77777777" w:rsidR="00C61521" w:rsidRDefault="00C61521" w:rsidP="00C61521">
      <w:pPr>
        <w:pStyle w:val="FP"/>
      </w:pPr>
    </w:p>
    <w:p w14:paraId="23839DAE" w14:textId="77777777" w:rsidR="00C61521" w:rsidRDefault="00C61521" w:rsidP="00C61521">
      <w:pPr>
        <w:pStyle w:val="Heading1"/>
      </w:pPr>
      <w:r>
        <w:t>3</w:t>
      </w:r>
      <w:r>
        <w:tab/>
        <w:t>Justification</w:t>
      </w:r>
    </w:p>
    <w:p w14:paraId="0B44E605" w14:textId="77777777" w:rsidR="00C61521" w:rsidRDefault="00C61521" w:rsidP="00C61521">
      <w:r w:rsidRPr="00AA18AF">
        <w:t xml:space="preserve">Stage-2 architecture and procedures for </w:t>
      </w:r>
      <w:r>
        <w:t>enh4MCPTT</w:t>
      </w:r>
      <w:r w:rsidRPr="00AA18AF">
        <w:t xml:space="preserve"> </w:t>
      </w:r>
      <w:r>
        <w:t>are</w:t>
      </w:r>
      <w:r w:rsidRPr="00AA18AF">
        <w:t xml:space="preserve"> specified in 3GPP TS 23.</w:t>
      </w:r>
      <w:r>
        <w:t xml:space="preserve">379 with common services in </w:t>
      </w:r>
      <w:r w:rsidRPr="00AA18AF">
        <w:t>3GPP TS 23.</w:t>
      </w:r>
      <w:r>
        <w:t xml:space="preserve">280, 5G aspects covered in TS 23.289 and security aspects in </w:t>
      </w:r>
      <w:r w:rsidRPr="00C21998">
        <w:t xml:space="preserve">3GPP TS </w:t>
      </w:r>
      <w:r>
        <w:t>33.1</w:t>
      </w:r>
      <w:r w:rsidRPr="00C21998">
        <w:t>80</w:t>
      </w:r>
      <w:r w:rsidRPr="00AA18AF">
        <w:t xml:space="preserve">. </w:t>
      </w:r>
      <w:r>
        <w:t xml:space="preserve">Normative work resulting from the stage 2 plan in </w:t>
      </w:r>
      <w:r w:rsidRPr="00BB4FB2">
        <w:t>SP-211519</w:t>
      </w:r>
      <w:r>
        <w:t xml:space="preserve"> may include (but are not limited to):</w:t>
      </w:r>
    </w:p>
    <w:p w14:paraId="6D38FE11" w14:textId="77777777" w:rsidR="00C61521" w:rsidRDefault="00C61521" w:rsidP="00C61521">
      <w:pPr>
        <w:pStyle w:val="B1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Enhancements related to issues identified in any of the ETSI plug-tests for MC services.</w:t>
      </w:r>
    </w:p>
    <w:p w14:paraId="3E77D17B" w14:textId="77777777" w:rsidR="00C61521" w:rsidRDefault="00C61521" w:rsidP="00C61521">
      <w:pPr>
        <w:pStyle w:val="B1"/>
      </w:pPr>
      <w:r>
        <w:t>2.</w:t>
      </w:r>
      <w:r>
        <w:tab/>
        <w:t>Mission critical location enhancements for on-network and off-network.</w:t>
      </w:r>
    </w:p>
    <w:p w14:paraId="15AC268A" w14:textId="77777777" w:rsidR="00C61521" w:rsidRPr="00163CE4" w:rsidRDefault="00C61521" w:rsidP="00C61521">
      <w:pPr>
        <w:pStyle w:val="B1"/>
        <w:rPr>
          <w:rFonts w:eastAsia="MS Mincho"/>
        </w:rPr>
      </w:pPr>
      <w:r w:rsidRPr="00163CE4">
        <w:rPr>
          <w:rFonts w:eastAsia="MS Mincho"/>
        </w:rPr>
        <w:t>3.</w:t>
      </w:r>
      <w:r w:rsidRPr="00163CE4">
        <w:rPr>
          <w:rFonts w:eastAsia="MS Mincho"/>
        </w:rPr>
        <w:tab/>
        <w:t>Preconfigured group enhancements.</w:t>
      </w:r>
    </w:p>
    <w:p w14:paraId="084F4138" w14:textId="77777777" w:rsidR="00C61521" w:rsidRPr="00163CE4" w:rsidRDefault="00C61521" w:rsidP="00C61521">
      <w:pPr>
        <w:pStyle w:val="B1"/>
        <w:rPr>
          <w:rFonts w:eastAsia="MS Mincho"/>
        </w:rPr>
      </w:pPr>
      <w:r w:rsidRPr="00163CE4">
        <w:rPr>
          <w:rFonts w:eastAsia="MS Mincho"/>
        </w:rPr>
        <w:t xml:space="preserve">4. </w:t>
      </w:r>
      <w:r w:rsidRPr="00163CE4">
        <w:rPr>
          <w:rFonts w:eastAsia="MS Mincho"/>
        </w:rPr>
        <w:tab/>
        <w:t>Remotely initiated call request enhancements to support additional call setup parameters and implicit affiliation to the groups.</w:t>
      </w:r>
    </w:p>
    <w:p w14:paraId="6385C6F3" w14:textId="77777777" w:rsidR="00C61521" w:rsidRPr="00163CE4" w:rsidRDefault="00C61521" w:rsidP="00C61521">
      <w:pPr>
        <w:pStyle w:val="B1"/>
        <w:rPr>
          <w:rFonts w:eastAsia="MS Mincho"/>
        </w:rPr>
      </w:pPr>
      <w:r w:rsidRPr="00163CE4">
        <w:rPr>
          <w:rFonts w:eastAsia="MS Mincho"/>
        </w:rPr>
        <w:t xml:space="preserve">5. </w:t>
      </w:r>
      <w:r w:rsidRPr="00163CE4">
        <w:rPr>
          <w:rFonts w:eastAsia="MS Mincho"/>
        </w:rPr>
        <w:tab/>
        <w:t>Floor control signalling QCI enhancements and clarifications.</w:t>
      </w:r>
    </w:p>
    <w:p w14:paraId="1E2E4EAB" w14:textId="77777777" w:rsidR="00C61521" w:rsidRDefault="00C61521" w:rsidP="00C61521">
      <w:r w:rsidRPr="00C21998">
        <w:t>In order to continue the protocol work in Stage 3</w:t>
      </w:r>
      <w:r>
        <w:t xml:space="preserve"> on</w:t>
      </w:r>
      <w:r w:rsidRPr="00C21998">
        <w:t xml:space="preserve"> the new and enhanced MCPTT</w:t>
      </w:r>
      <w:r>
        <w:t>, MCVideo and MCData</w:t>
      </w:r>
      <w:r w:rsidRPr="00C21998">
        <w:t xml:space="preserve"> features specified in Stage 2</w:t>
      </w:r>
      <w:r>
        <w:t xml:space="preserve"> Release 18</w:t>
      </w:r>
      <w:r w:rsidRPr="00C21998">
        <w:t xml:space="preserve">, </w:t>
      </w:r>
      <w:r>
        <w:t xml:space="preserve">to maintain alignment of Release 18 features in the LMR interworking specifications </w:t>
      </w:r>
      <w:r w:rsidRPr="00C21998">
        <w:t xml:space="preserve">and to specify common protocol aspects in </w:t>
      </w:r>
      <w:r>
        <w:t>Stage</w:t>
      </w:r>
      <w:r w:rsidRPr="00C21998">
        <w:t xml:space="preserve"> 3 for mission critical services, a new work item is required in Stage 3</w:t>
      </w:r>
      <w:r>
        <w:t>.</w:t>
      </w:r>
    </w:p>
    <w:p w14:paraId="718CA94B" w14:textId="77777777" w:rsidR="00C61521" w:rsidRDefault="00C61521" w:rsidP="00C61521">
      <w:pPr>
        <w:rPr>
          <w:rFonts w:eastAsia="MS Mincho"/>
        </w:rPr>
      </w:pPr>
      <w:r w:rsidRPr="00D775E9">
        <w:rPr>
          <w:rFonts w:eastAsia="MS Mincho"/>
        </w:rPr>
        <w:t>Stage 1 requirements for MCPTT are contained in both 3GPP TS 22.179</w:t>
      </w:r>
      <w:r>
        <w:rPr>
          <w:rFonts w:eastAsia="MS Mincho"/>
        </w:rPr>
        <w:t>,</w:t>
      </w:r>
      <w:r w:rsidRPr="00D775E9">
        <w:rPr>
          <w:rFonts w:eastAsia="MS Mincho"/>
        </w:rPr>
        <w:t xml:space="preserve"> 3GPP TS 22.280.</w:t>
      </w:r>
    </w:p>
    <w:p w14:paraId="3C47A4C6" w14:textId="77777777" w:rsidR="00C61521" w:rsidRDefault="00C61521" w:rsidP="00C61521">
      <w:pPr>
        <w:pStyle w:val="Heading1"/>
      </w:pPr>
      <w:r>
        <w:t>4</w:t>
      </w:r>
      <w:r>
        <w:tab/>
        <w:t>Objective</w:t>
      </w:r>
    </w:p>
    <w:p w14:paraId="23890398" w14:textId="77777777" w:rsidR="00C61521" w:rsidRPr="004058B5" w:rsidRDefault="00C61521" w:rsidP="00C61521">
      <w:r w:rsidRPr="004058B5">
        <w:t xml:space="preserve">To define the protocol aspects of the new features of </w:t>
      </w:r>
      <w:r>
        <w:t>Release 18</w:t>
      </w:r>
      <w:r w:rsidRPr="004058B5">
        <w:t xml:space="preserve"> </w:t>
      </w:r>
      <w:r>
        <w:t xml:space="preserve">listed in clause 3 </w:t>
      </w:r>
      <w:r w:rsidRPr="004058B5">
        <w:t xml:space="preserve">based on </w:t>
      </w:r>
      <w:r>
        <w:t>Stage</w:t>
      </w:r>
      <w:r w:rsidRPr="004058B5">
        <w:t xml:space="preserve"> 2 technical specifications developed by SA6 and specified in 3GPP</w:t>
      </w:r>
      <w:r>
        <w:t> </w:t>
      </w:r>
      <w:r w:rsidRPr="004058B5">
        <w:t>TS</w:t>
      </w:r>
      <w:r>
        <w:t> </w:t>
      </w:r>
      <w:r w:rsidRPr="004058B5">
        <w:t>23.</w:t>
      </w:r>
      <w:r>
        <w:t>379,</w:t>
      </w:r>
      <w:r w:rsidRPr="004058B5">
        <w:t xml:space="preserve"> 3GPP</w:t>
      </w:r>
      <w:r>
        <w:t> </w:t>
      </w:r>
      <w:r w:rsidRPr="004058B5">
        <w:t>TS</w:t>
      </w:r>
      <w:r>
        <w:t> </w:t>
      </w:r>
      <w:r w:rsidRPr="004058B5">
        <w:t>23.280</w:t>
      </w:r>
      <w:r>
        <w:t>, and 3GPP TS 33.1</w:t>
      </w:r>
      <w:r w:rsidRPr="004058B5">
        <w:t>8</w:t>
      </w:r>
      <w:r>
        <w:t>0 by SA3.</w:t>
      </w:r>
    </w:p>
    <w:p w14:paraId="5A5B9284" w14:textId="77777777" w:rsidR="00C61521" w:rsidRDefault="00C61521" w:rsidP="00C61521">
      <w:r w:rsidRPr="004058B5">
        <w:t>To creat</w:t>
      </w:r>
      <w:r>
        <w:t xml:space="preserve">e new configuration parameters </w:t>
      </w:r>
      <w:r w:rsidRPr="004058B5">
        <w:t xml:space="preserve">for the support of </w:t>
      </w:r>
      <w:r>
        <w:t xml:space="preserve">the </w:t>
      </w:r>
      <w:r w:rsidRPr="004058B5">
        <w:t xml:space="preserve">new and </w:t>
      </w:r>
      <w:r>
        <w:t xml:space="preserve">enhanced </w:t>
      </w:r>
      <w:r w:rsidRPr="004058B5">
        <w:t>features.</w:t>
      </w:r>
    </w:p>
    <w:p w14:paraId="0610C9EB" w14:textId="77777777" w:rsidR="00C61521" w:rsidRPr="004058B5" w:rsidRDefault="00C61521" w:rsidP="00C61521">
      <w:r>
        <w:t>To maintain alignment of stage 3 changes made by this work item with 3GPP TS 29.379, 3GPP TS 29.380 and 3GPP TS 29.582.</w:t>
      </w:r>
    </w:p>
    <w:p w14:paraId="4D1EE86E" w14:textId="77777777" w:rsidR="00C61521" w:rsidRPr="00251D80" w:rsidRDefault="00C61521" w:rsidP="00C61521">
      <w:r w:rsidRPr="004058B5">
        <w:t xml:space="preserve">For the new and enhanced </w:t>
      </w:r>
      <w:r>
        <w:t>enh4MCPTT</w:t>
      </w:r>
      <w:r w:rsidRPr="004058B5">
        <w:t xml:space="preserve"> features, the </w:t>
      </w:r>
      <w:r>
        <w:t>Stage</w:t>
      </w:r>
      <w:r w:rsidRPr="004058B5">
        <w:t xml:space="preserve"> 3 work for each feature shall be started only after the applicable normative </w:t>
      </w:r>
      <w:r>
        <w:t>Stage</w:t>
      </w:r>
      <w:r w:rsidRPr="004058B5">
        <w:t xml:space="preserve"> 2 specification is available.</w:t>
      </w:r>
      <w:r w:rsidRPr="00251D80">
        <w:t xml:space="preserve"> </w:t>
      </w:r>
    </w:p>
    <w:p w14:paraId="35C7964F" w14:textId="77777777" w:rsidR="00C61521" w:rsidRDefault="00C61521" w:rsidP="00C61521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61521" w:rsidRPr="00E10367" w14:paraId="18816EC4" w14:textId="77777777" w:rsidTr="00CD0E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DE2014" w14:textId="77777777" w:rsidR="00C61521" w:rsidRPr="00E10367" w:rsidRDefault="00C61521" w:rsidP="00CD0E1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14:paraId="3AFB3A3C" w14:textId="77777777" w:rsidTr="00CD0E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832454" w14:textId="77777777" w:rsidR="00C61521" w:rsidRPr="00FF3F0C" w:rsidRDefault="00C61521" w:rsidP="00CD0E1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A157D2A" w14:textId="77777777" w:rsidR="00C61521" w:rsidRPr="000C5FE3" w:rsidRDefault="00C61521" w:rsidP="00CD0E1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56F7525" w14:textId="77777777" w:rsidR="00C61521" w:rsidRPr="00E10367" w:rsidRDefault="00C61521" w:rsidP="00CD0E1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FEDF1D1" w14:textId="77777777" w:rsidR="00C61521" w:rsidRPr="00E10367" w:rsidRDefault="00C61521" w:rsidP="00CD0E1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662D5E9" w14:textId="77777777" w:rsidR="00C61521" w:rsidRPr="00E10367" w:rsidRDefault="00C61521" w:rsidP="00CD0E1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8B53691" w14:textId="77777777" w:rsidR="00C61521" w:rsidRPr="00E10367" w:rsidRDefault="00C61521" w:rsidP="00CD0E1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61521" w:rsidRPr="006C2E80" w14:paraId="16DAB013" w14:textId="77777777" w:rsidTr="00CD0E11">
        <w:trPr>
          <w:cantSplit/>
          <w:jc w:val="center"/>
        </w:trPr>
        <w:tc>
          <w:tcPr>
            <w:tcW w:w="1617" w:type="dxa"/>
          </w:tcPr>
          <w:p w14:paraId="52F5D64E" w14:textId="77777777" w:rsidR="00C61521" w:rsidRPr="006C2E80" w:rsidRDefault="00C61521" w:rsidP="00CD0E11">
            <w:pPr>
              <w:pStyle w:val="Guidance"/>
            </w:pPr>
            <w:r w:rsidRPr="0098394C">
              <w:t>TS</w:t>
            </w:r>
          </w:p>
        </w:tc>
        <w:tc>
          <w:tcPr>
            <w:tcW w:w="1134" w:type="dxa"/>
          </w:tcPr>
          <w:p w14:paraId="3C2B4541" w14:textId="77777777" w:rsidR="00C61521" w:rsidRPr="006C2E80" w:rsidRDefault="00C61521" w:rsidP="00CD0E11">
            <w:pPr>
              <w:pStyle w:val="Guidance"/>
            </w:pPr>
            <w:r w:rsidRPr="0098394C">
              <w:t>24.</w:t>
            </w:r>
            <w:r>
              <w:t>xxx</w:t>
            </w:r>
          </w:p>
        </w:tc>
        <w:tc>
          <w:tcPr>
            <w:tcW w:w="2409" w:type="dxa"/>
          </w:tcPr>
          <w:p w14:paraId="630C9D10" w14:textId="77777777" w:rsidR="00C61521" w:rsidRPr="006C2E80" w:rsidRDefault="00C61521" w:rsidP="00CD0E11">
            <w:pPr>
              <w:pStyle w:val="Guidance"/>
            </w:pPr>
            <w:r>
              <w:t>Mission Critical Location Management (MCLoc); Protocol Specification</w:t>
            </w:r>
          </w:p>
        </w:tc>
        <w:tc>
          <w:tcPr>
            <w:tcW w:w="993" w:type="dxa"/>
          </w:tcPr>
          <w:p w14:paraId="75F24F78" w14:textId="77777777" w:rsidR="00C61521" w:rsidRPr="0044709B" w:rsidRDefault="00C61521" w:rsidP="00CD0E11">
            <w:pPr>
              <w:pStyle w:val="Guidance"/>
            </w:pPr>
            <w:r w:rsidRPr="0044709B">
              <w:t>TSG CT#102</w:t>
            </w:r>
          </w:p>
          <w:p w14:paraId="6BDF9492" w14:textId="77777777" w:rsidR="00C61521" w:rsidRPr="006C2E80" w:rsidRDefault="00C61521" w:rsidP="00CD0E11">
            <w:pPr>
              <w:pStyle w:val="Guidance"/>
            </w:pPr>
            <w:r w:rsidRPr="0098394C">
              <w:t>(December 2023)</w:t>
            </w:r>
          </w:p>
        </w:tc>
        <w:tc>
          <w:tcPr>
            <w:tcW w:w="1074" w:type="dxa"/>
          </w:tcPr>
          <w:p w14:paraId="7B53871E" w14:textId="77777777" w:rsidR="00C61521" w:rsidRPr="0044709B" w:rsidRDefault="00C61521" w:rsidP="00CD0E11">
            <w:pPr>
              <w:pStyle w:val="Guidance"/>
            </w:pPr>
            <w:r w:rsidRPr="0044709B">
              <w:t>TSG CT#103</w:t>
            </w:r>
          </w:p>
          <w:p w14:paraId="4E738142" w14:textId="77777777" w:rsidR="00C61521" w:rsidRPr="006C2E80" w:rsidRDefault="00C61521" w:rsidP="00CD0E11">
            <w:pPr>
              <w:pStyle w:val="Guidance"/>
            </w:pPr>
            <w:r w:rsidRPr="0098394C">
              <w:t>(March 2024)</w:t>
            </w:r>
          </w:p>
        </w:tc>
        <w:tc>
          <w:tcPr>
            <w:tcW w:w="2186" w:type="dxa"/>
          </w:tcPr>
          <w:p w14:paraId="72753E0F" w14:textId="7C4F1257" w:rsidR="00C61521" w:rsidRPr="006C2E80" w:rsidRDefault="00C61521" w:rsidP="00CD0E11">
            <w:pPr>
              <w:pStyle w:val="Guidance"/>
            </w:pPr>
            <w:bookmarkStart w:id="0" w:name="_GoBack"/>
            <w:r>
              <w:t>Val Oprescu vo4887@att.com</w:t>
            </w:r>
            <w:bookmarkEnd w:id="0"/>
          </w:p>
        </w:tc>
      </w:tr>
      <w:tr w:rsidR="00C61521" w:rsidRPr="00251D80" w14:paraId="5C1F739C" w14:textId="77777777" w:rsidTr="00CD0E11">
        <w:trPr>
          <w:cantSplit/>
          <w:jc w:val="center"/>
        </w:trPr>
        <w:tc>
          <w:tcPr>
            <w:tcW w:w="1617" w:type="dxa"/>
          </w:tcPr>
          <w:p w14:paraId="5EA18EA9" w14:textId="77777777" w:rsidR="00C61521" w:rsidRPr="00FF3F0C" w:rsidRDefault="00C61521" w:rsidP="00CD0E11">
            <w:pPr>
              <w:pStyle w:val="TAL"/>
            </w:pPr>
          </w:p>
        </w:tc>
        <w:tc>
          <w:tcPr>
            <w:tcW w:w="1134" w:type="dxa"/>
          </w:tcPr>
          <w:p w14:paraId="76EAC75A" w14:textId="77777777" w:rsidR="00C61521" w:rsidRPr="00251D80" w:rsidRDefault="00C61521" w:rsidP="00CD0E11">
            <w:pPr>
              <w:pStyle w:val="TAL"/>
            </w:pPr>
          </w:p>
        </w:tc>
        <w:tc>
          <w:tcPr>
            <w:tcW w:w="2409" w:type="dxa"/>
          </w:tcPr>
          <w:p w14:paraId="27EEBF5C" w14:textId="77777777" w:rsidR="00C61521" w:rsidRPr="00251D80" w:rsidRDefault="00C61521" w:rsidP="00CD0E11">
            <w:pPr>
              <w:pStyle w:val="TAL"/>
            </w:pPr>
          </w:p>
        </w:tc>
        <w:tc>
          <w:tcPr>
            <w:tcW w:w="993" w:type="dxa"/>
          </w:tcPr>
          <w:p w14:paraId="0D2FE30C" w14:textId="77777777" w:rsidR="00C61521" w:rsidRPr="00251D80" w:rsidRDefault="00C61521" w:rsidP="00CD0E11">
            <w:pPr>
              <w:pStyle w:val="TAL"/>
            </w:pPr>
          </w:p>
        </w:tc>
        <w:tc>
          <w:tcPr>
            <w:tcW w:w="1074" w:type="dxa"/>
          </w:tcPr>
          <w:p w14:paraId="012606CD" w14:textId="77777777" w:rsidR="00C61521" w:rsidRPr="00251D80" w:rsidRDefault="00C61521" w:rsidP="00CD0E11">
            <w:pPr>
              <w:pStyle w:val="TAL"/>
            </w:pPr>
          </w:p>
        </w:tc>
        <w:tc>
          <w:tcPr>
            <w:tcW w:w="2186" w:type="dxa"/>
          </w:tcPr>
          <w:p w14:paraId="2ADF85DF" w14:textId="77777777" w:rsidR="00C61521" w:rsidRPr="00251D80" w:rsidRDefault="00C61521" w:rsidP="00CD0E11">
            <w:pPr>
              <w:pStyle w:val="TAL"/>
            </w:pPr>
          </w:p>
        </w:tc>
      </w:tr>
    </w:tbl>
    <w:p w14:paraId="3DA30479" w14:textId="77777777" w:rsidR="00C61521" w:rsidRDefault="00C61521" w:rsidP="00C61521">
      <w:pPr>
        <w:pStyle w:val="FP"/>
      </w:pPr>
    </w:p>
    <w:p w14:paraId="31EF5B31" w14:textId="77777777" w:rsidR="00C61521" w:rsidRDefault="00C61521" w:rsidP="00C6152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61521" w:rsidRPr="00C50F7C" w14:paraId="3FED301D" w14:textId="77777777" w:rsidTr="00CD0E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8A3A59" w14:textId="77777777" w:rsidR="00C61521" w:rsidRPr="00C50F7C" w:rsidRDefault="00C61521" w:rsidP="00CD0E1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:rsidRPr="00C50F7C" w14:paraId="463D8B7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BA2D4" w14:textId="77777777" w:rsidR="00C61521" w:rsidRPr="00C50F7C" w:rsidRDefault="00C61521" w:rsidP="00CD0E1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824DC6" w14:textId="77777777" w:rsidR="00C61521" w:rsidRPr="00C50F7C" w:rsidRDefault="00C61521" w:rsidP="00CD0E1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EE6597" w14:textId="77777777" w:rsidR="00C61521" w:rsidRPr="00C50F7C" w:rsidRDefault="00C61521" w:rsidP="00CD0E1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BC48B2" w14:textId="77777777" w:rsidR="00C61521" w:rsidRDefault="00C61521" w:rsidP="00CD0E11">
            <w:pPr>
              <w:pStyle w:val="TAH"/>
            </w:pPr>
            <w:r>
              <w:t>Remarks</w:t>
            </w:r>
          </w:p>
        </w:tc>
      </w:tr>
      <w:tr w:rsidR="00C61521" w:rsidRPr="006C2E80" w14:paraId="3258EE38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90F" w14:textId="77777777" w:rsidR="00C61521" w:rsidRPr="00887161" w:rsidRDefault="00C61521" w:rsidP="00CD0E11">
            <w:pPr>
              <w:pStyle w:val="TAL8pt"/>
            </w:pPr>
            <w:r w:rsidRPr="00DC71CE">
              <w:t>24.</w:t>
            </w:r>
            <w:r>
              <w:t>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855" w14:textId="77777777" w:rsidR="00C61521" w:rsidRPr="00887161" w:rsidRDefault="00C61521" w:rsidP="00CD0E11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MCVideo signalling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280,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CD3A" w14:textId="77777777" w:rsidR="00C61521" w:rsidRDefault="00C61521" w:rsidP="00CD0E11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453" w14:textId="77777777" w:rsidR="00C61521" w:rsidRPr="006C2E80" w:rsidRDefault="00C61521" w:rsidP="00CD0E11">
            <w:pPr>
              <w:pStyle w:val="TAL"/>
            </w:pPr>
          </w:p>
        </w:tc>
      </w:tr>
      <w:tr w:rsidR="00C61521" w:rsidRPr="006C2E80" w14:paraId="624D99D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9A8F" w14:textId="77777777" w:rsidR="00C61521" w:rsidRPr="00887161" w:rsidRDefault="00C61521" w:rsidP="00CD0E11">
            <w:pPr>
              <w:pStyle w:val="TAL8pt"/>
            </w:pPr>
            <w:r w:rsidRPr="00DC71CE">
              <w:t>24.</w:t>
            </w:r>
            <w:r>
              <w:t>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2CF9" w14:textId="77777777" w:rsidR="00C61521" w:rsidRPr="00887161" w:rsidRDefault="00C61521" w:rsidP="00CD0E11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signalling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422B" w14:textId="77777777" w:rsidR="00C61521" w:rsidRDefault="00C61521" w:rsidP="00CD0E11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32D" w14:textId="77777777" w:rsidR="00C61521" w:rsidRPr="006C2E80" w:rsidRDefault="00C61521" w:rsidP="00CD0E11">
            <w:pPr>
              <w:pStyle w:val="TAL"/>
            </w:pPr>
          </w:p>
        </w:tc>
      </w:tr>
      <w:tr w:rsidR="00C61521" w:rsidRPr="006C2E80" w14:paraId="4374CC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E683" w14:textId="77777777" w:rsidR="00C61521" w:rsidRPr="00887161" w:rsidRDefault="00C61521" w:rsidP="00CD0E11">
            <w:pPr>
              <w:pStyle w:val="TAL8pt"/>
            </w:pPr>
            <w:r w:rsidRPr="00DC71CE"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1C02" w14:textId="77777777" w:rsidR="00C61521" w:rsidRPr="00887161" w:rsidRDefault="00C61521" w:rsidP="00CD0E11">
            <w:pPr>
              <w:pStyle w:val="TAL8pt"/>
            </w:pPr>
            <w:r w:rsidRPr="00DC71CE">
              <w:t>Enhancements to call control 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728F" w14:textId="77777777" w:rsidR="00C61521" w:rsidRPr="006C2E80" w:rsidRDefault="00C61521" w:rsidP="00CD0E11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BF47" w14:textId="77777777" w:rsidR="00C61521" w:rsidRPr="006C2E80" w:rsidRDefault="00C61521" w:rsidP="00CD0E11">
            <w:pPr>
              <w:pStyle w:val="TAL"/>
            </w:pPr>
          </w:p>
        </w:tc>
      </w:tr>
      <w:tr w:rsidR="00C61521" w:rsidRPr="006C2E80" w14:paraId="03C7A0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BACB" w14:textId="77777777" w:rsidR="00C61521" w:rsidRPr="00887161" w:rsidRDefault="00C61521" w:rsidP="00CD0E11">
            <w:pPr>
              <w:pStyle w:val="TAL8pt"/>
            </w:pPr>
            <w:r w:rsidRPr="00DC71CE">
              <w:t>24.3</w:t>
            </w:r>
            <w: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E90B" w14:textId="77777777" w:rsidR="00C61521" w:rsidRPr="00887161" w:rsidRDefault="00C61521" w:rsidP="00CD0E11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2908" w14:textId="77777777" w:rsidR="00C61521" w:rsidRDefault="00C61521" w:rsidP="00CD0E11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F02B" w14:textId="77777777" w:rsidR="00C61521" w:rsidRPr="006C2E80" w:rsidRDefault="00C61521" w:rsidP="00CD0E11">
            <w:pPr>
              <w:pStyle w:val="TAL"/>
            </w:pPr>
          </w:p>
        </w:tc>
      </w:tr>
      <w:tr w:rsidR="00C61521" w:rsidRPr="006C2E80" w14:paraId="1976E80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AF36" w14:textId="77777777" w:rsidR="00C61521" w:rsidRPr="00887161" w:rsidRDefault="00C61521" w:rsidP="00CD0E11">
            <w:pPr>
              <w:pStyle w:val="TAL8pt"/>
            </w:pPr>
            <w:r w:rsidRPr="00DC71CE"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7F2" w14:textId="77777777" w:rsidR="00C61521" w:rsidRPr="00887161" w:rsidRDefault="00C61521" w:rsidP="00CD0E11">
            <w:pPr>
              <w:pStyle w:val="TAL8pt"/>
            </w:pPr>
            <w:r>
              <w:t>Possible e</w:t>
            </w:r>
            <w:r w:rsidRPr="00DC71CE">
              <w:t>nhancements to the group management in support of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43C5" w14:textId="77777777" w:rsidR="00C61521" w:rsidRDefault="00C61521" w:rsidP="00CD0E11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DA00" w14:textId="77777777" w:rsidR="00C61521" w:rsidRPr="006C2E80" w:rsidRDefault="00C61521" w:rsidP="00CD0E11">
            <w:pPr>
              <w:pStyle w:val="TAL"/>
            </w:pPr>
          </w:p>
        </w:tc>
      </w:tr>
      <w:tr w:rsidR="00C61521" w:rsidRPr="006C2E80" w14:paraId="54E75A11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0699" w14:textId="77777777" w:rsidR="00C61521" w:rsidRPr="00887161" w:rsidRDefault="00C61521" w:rsidP="00CD0E11">
            <w:pPr>
              <w:pStyle w:val="TAL8pt"/>
            </w:pPr>
            <w:r w:rsidRPr="00DC71CE"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DBF2" w14:textId="77777777" w:rsidR="00C61521" w:rsidRPr="00887161" w:rsidRDefault="00C61521" w:rsidP="00CD0E11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the </w:t>
            </w:r>
            <w:r>
              <w:t>identity</w:t>
            </w:r>
            <w:r w:rsidRPr="00A76914">
              <w:t xml:space="preserve"> management in support of new and enhanced features in TS 23.379</w:t>
            </w:r>
            <w:r>
              <w:t xml:space="preserve"> and TS 33.180.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ADE2" w14:textId="77777777" w:rsidR="00C61521" w:rsidRDefault="00C61521" w:rsidP="00CD0E11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6ED8" w14:textId="77777777" w:rsidR="00C61521" w:rsidRPr="006C2E80" w:rsidRDefault="00C61521" w:rsidP="00CD0E11">
            <w:pPr>
              <w:pStyle w:val="TAL"/>
            </w:pPr>
          </w:p>
        </w:tc>
      </w:tr>
      <w:tr w:rsidR="00C61521" w:rsidRPr="006C2E80" w14:paraId="75FF50DE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12EB" w14:textId="77777777" w:rsidR="00C61521" w:rsidRPr="00887161" w:rsidRDefault="00C61521" w:rsidP="00CD0E11">
            <w:pPr>
              <w:pStyle w:val="TAL8pt"/>
            </w:pPr>
            <w:r w:rsidRPr="00A76914"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ABEB" w14:textId="77777777" w:rsidR="00C61521" w:rsidRPr="00887161" w:rsidRDefault="00C61521" w:rsidP="00CD0E11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MCPTT management objects in support of new and enhanced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3B72" w14:textId="77777777" w:rsidR="00C61521" w:rsidRDefault="00C61521" w:rsidP="00CD0E11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85E3" w14:textId="77777777" w:rsidR="00C61521" w:rsidRPr="006C2E80" w:rsidRDefault="00C61521" w:rsidP="00CD0E11">
            <w:pPr>
              <w:pStyle w:val="TAL"/>
            </w:pPr>
          </w:p>
        </w:tc>
      </w:tr>
      <w:tr w:rsidR="00C61521" w:rsidRPr="006C2E80" w14:paraId="333E45E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5B25" w14:textId="77777777" w:rsidR="00C61521" w:rsidRPr="00887161" w:rsidRDefault="00C61521" w:rsidP="00CD0E11">
            <w:pPr>
              <w:pStyle w:val="TAL8pt"/>
            </w:pPr>
            <w:r w:rsidRPr="00A76914"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7615" w14:textId="77777777" w:rsidR="00C61521" w:rsidRPr="00887161" w:rsidRDefault="00C61521" w:rsidP="00CD0E11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MCPTT configuration management in support of new and enhanced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BCB9" w14:textId="77777777" w:rsidR="00C61521" w:rsidRDefault="00C61521" w:rsidP="00CD0E11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EEC9" w14:textId="77777777" w:rsidR="00C61521" w:rsidRPr="006C2E80" w:rsidRDefault="00C61521" w:rsidP="00CD0E11">
            <w:pPr>
              <w:pStyle w:val="TAL"/>
            </w:pPr>
          </w:p>
        </w:tc>
      </w:tr>
      <w:tr w:rsidR="00C61521" w:rsidRPr="006C2E80" w14:paraId="072604A3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6655" w14:textId="77777777" w:rsidR="00C61521" w:rsidRPr="00887161" w:rsidRDefault="00C61521" w:rsidP="00CD0E11">
            <w:pPr>
              <w:pStyle w:val="TAL8pt"/>
            </w:pPr>
            <w:r w:rsidRPr="00DC71CE">
              <w:t>24.</w:t>
            </w:r>
            <w:r>
              <w:t>581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C16B" w14:textId="77777777" w:rsidR="00C61521" w:rsidRPr="00887161" w:rsidRDefault="00C61521" w:rsidP="00CD0E11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MCVideo 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E722" w14:textId="77777777" w:rsidR="00C61521" w:rsidRDefault="00C61521" w:rsidP="00CD0E11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E535" w14:textId="77777777" w:rsidR="00C61521" w:rsidRPr="006C2E80" w:rsidRDefault="00C61521" w:rsidP="00CD0E11">
            <w:pPr>
              <w:pStyle w:val="TAL"/>
            </w:pPr>
          </w:p>
        </w:tc>
      </w:tr>
      <w:tr w:rsidR="00C61521" w:rsidRPr="006C2E80" w14:paraId="0E81C29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A7A5" w14:textId="77777777" w:rsidR="00C61521" w:rsidRPr="00887161" w:rsidRDefault="00C61521" w:rsidP="00CD0E11">
            <w:pPr>
              <w:pStyle w:val="TAL8pt"/>
            </w:pPr>
            <w:r w:rsidRPr="00DC71CE">
              <w:t>24.</w:t>
            </w:r>
            <w:r>
              <w:t>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5B41" w14:textId="77777777" w:rsidR="00C61521" w:rsidRPr="00887161" w:rsidRDefault="00C61521" w:rsidP="00CD0E11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F30" w14:textId="77777777" w:rsidR="00C61521" w:rsidRDefault="00C61521" w:rsidP="00CD0E11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AE5C" w14:textId="77777777" w:rsidR="00C61521" w:rsidRPr="006C2E80" w:rsidRDefault="00C61521" w:rsidP="00CD0E11">
            <w:pPr>
              <w:pStyle w:val="TAL"/>
            </w:pPr>
          </w:p>
        </w:tc>
      </w:tr>
      <w:tr w:rsidR="00C61521" w:rsidRPr="006C2E80" w14:paraId="5EE6824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B833" w14:textId="77777777" w:rsidR="00C61521" w:rsidRPr="00887161" w:rsidRDefault="00C61521" w:rsidP="00CD0E11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501B" w14:textId="77777777" w:rsidR="00C61521" w:rsidRPr="00887161" w:rsidRDefault="00C61521" w:rsidP="00CD0E11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and MCData signalling planes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>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23.282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209E" w14:textId="77777777" w:rsidR="00C61521" w:rsidRDefault="00C61521" w:rsidP="00CD0E11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38EC" w14:textId="77777777" w:rsidR="00C61521" w:rsidRPr="006C2E80" w:rsidRDefault="00C61521" w:rsidP="00CD0E11">
            <w:pPr>
              <w:pStyle w:val="TAL"/>
            </w:pPr>
          </w:p>
        </w:tc>
      </w:tr>
      <w:tr w:rsidR="00C61521" w:rsidRPr="006C2E80" w14:paraId="647491A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02F7" w14:textId="77777777" w:rsidR="00C61521" w:rsidRPr="00887161" w:rsidRDefault="00C61521" w:rsidP="00CD0E11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.3</w:t>
            </w:r>
            <w: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97A5" w14:textId="77777777" w:rsidR="00C61521" w:rsidRPr="00887161" w:rsidRDefault="00C61521" w:rsidP="00CD0E11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media plane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>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6D95" w14:textId="77777777" w:rsidR="00C61521" w:rsidRDefault="00C61521" w:rsidP="00CD0E11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C266" w14:textId="77777777" w:rsidR="00C61521" w:rsidRPr="006C2E80" w:rsidRDefault="00C61521" w:rsidP="00CD0E11">
            <w:pPr>
              <w:pStyle w:val="TAL"/>
            </w:pPr>
          </w:p>
        </w:tc>
      </w:tr>
      <w:tr w:rsidR="00C61521" w:rsidRPr="006C2E80" w14:paraId="5D442D0A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A243" w14:textId="77777777" w:rsidR="00C61521" w:rsidRPr="00887161" w:rsidRDefault="00C61521" w:rsidP="00CD0E11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C213" w14:textId="77777777" w:rsidR="00C61521" w:rsidRPr="00887161" w:rsidRDefault="00C61521" w:rsidP="00CD0E11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media plane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 xml:space="preserve">procedures to support the new and enhanced features in </w:t>
            </w:r>
            <w:r>
              <w:t xml:space="preserve">TS 23.282, TS 23.283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35A9" w14:textId="77777777" w:rsidR="00C61521" w:rsidRDefault="00C61521" w:rsidP="00CD0E11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574E" w14:textId="77777777" w:rsidR="00C61521" w:rsidRPr="006C2E80" w:rsidRDefault="00C61521" w:rsidP="00CD0E11">
            <w:pPr>
              <w:pStyle w:val="TAL"/>
            </w:pPr>
          </w:p>
        </w:tc>
      </w:tr>
    </w:tbl>
    <w:p w14:paraId="1B80D371" w14:textId="77777777" w:rsidR="00C61521" w:rsidRDefault="00C61521" w:rsidP="00C61521"/>
    <w:p w14:paraId="383C64BA" w14:textId="77777777" w:rsidR="00C61521" w:rsidRDefault="00C61521" w:rsidP="00C61521">
      <w:pPr>
        <w:pStyle w:val="Heading1"/>
      </w:pPr>
      <w:r>
        <w:lastRenderedPageBreak/>
        <w:t>6</w:t>
      </w:r>
      <w:r>
        <w:tab/>
        <w:t>Work item Rapporteur(s)</w:t>
      </w:r>
    </w:p>
    <w:p w14:paraId="7FF102C4" w14:textId="77777777" w:rsidR="00C61521" w:rsidRPr="006C2E80" w:rsidRDefault="00C61521" w:rsidP="00C61521">
      <w:r>
        <w:t>Kiran Kapale, Samsung, kiran.kapale@samsung.com</w:t>
      </w:r>
    </w:p>
    <w:p w14:paraId="5C04192E" w14:textId="77777777" w:rsidR="00C61521" w:rsidRDefault="00C61521" w:rsidP="00C61521">
      <w:pPr>
        <w:pStyle w:val="Heading1"/>
      </w:pPr>
      <w:r>
        <w:t>7</w:t>
      </w:r>
      <w:r>
        <w:tab/>
        <w:t>Work item leadership</w:t>
      </w:r>
    </w:p>
    <w:p w14:paraId="2446DCD8" w14:textId="77777777" w:rsidR="00C61521" w:rsidRPr="00557B2E" w:rsidRDefault="00C61521" w:rsidP="00C61521">
      <w:r>
        <w:t>CT1</w:t>
      </w:r>
    </w:p>
    <w:p w14:paraId="4D9309DC" w14:textId="77777777" w:rsidR="00C61521" w:rsidRDefault="00C61521" w:rsidP="00C61521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EE0A07" w14:textId="77777777" w:rsidR="00C61521" w:rsidRPr="00557B2E" w:rsidRDefault="00C61521" w:rsidP="00C61521">
      <w:r>
        <w:t>None identified</w:t>
      </w:r>
    </w:p>
    <w:p w14:paraId="73035E7F" w14:textId="77777777" w:rsidR="00C61521" w:rsidRDefault="00C61521" w:rsidP="00C61521">
      <w:pPr>
        <w:pStyle w:val="Heading1"/>
      </w:pPr>
      <w:r>
        <w:t>9</w:t>
      </w:r>
      <w:r>
        <w:tab/>
        <w:t>Supporting Individual Members</w:t>
      </w:r>
    </w:p>
    <w:p w14:paraId="634D1191" w14:textId="77777777" w:rsidR="00C61521" w:rsidRPr="008A29C8" w:rsidRDefault="00C61521" w:rsidP="00C6152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61521" w14:paraId="24F1340A" w14:textId="77777777" w:rsidTr="00CD0E1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EA7C304" w14:textId="77777777" w:rsidR="00C61521" w:rsidRDefault="00C61521" w:rsidP="00CD0E11">
            <w:pPr>
              <w:pStyle w:val="TAH"/>
            </w:pPr>
            <w:r>
              <w:t>Supporting IM name</w:t>
            </w:r>
          </w:p>
        </w:tc>
      </w:tr>
      <w:tr w:rsidR="00C61521" w14:paraId="7065673B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4663754" w14:textId="77777777" w:rsidR="00C61521" w:rsidRDefault="00C61521" w:rsidP="00CD0E11">
            <w:pPr>
              <w:pStyle w:val="TAL"/>
            </w:pPr>
            <w:r>
              <w:t>Samsung</w:t>
            </w:r>
          </w:p>
        </w:tc>
      </w:tr>
      <w:tr w:rsidR="00C61521" w14:paraId="247C466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D363AD7" w14:textId="77777777" w:rsidR="00C61521" w:rsidRDefault="00C61521" w:rsidP="00CD0E11">
            <w:pPr>
              <w:pStyle w:val="TAL"/>
            </w:pPr>
            <w:r>
              <w:t>Airbus</w:t>
            </w:r>
          </w:p>
        </w:tc>
      </w:tr>
      <w:tr w:rsidR="00C61521" w14:paraId="53ED957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EA6112C" w14:textId="77777777" w:rsidR="00C61521" w:rsidRDefault="00C61521" w:rsidP="00CD0E11">
            <w:pPr>
              <w:pStyle w:val="TAL"/>
            </w:pPr>
            <w:r>
              <w:t>AT&amp;T</w:t>
            </w:r>
          </w:p>
        </w:tc>
      </w:tr>
      <w:tr w:rsidR="00C61521" w14:paraId="6FB3533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C8B867D" w14:textId="77777777" w:rsidR="00C61521" w:rsidRDefault="00C61521" w:rsidP="00CD0E11">
            <w:pPr>
              <w:pStyle w:val="TAL"/>
            </w:pPr>
            <w:r>
              <w:t>Ericsson</w:t>
            </w:r>
          </w:p>
        </w:tc>
      </w:tr>
      <w:tr w:rsidR="00C61521" w14:paraId="0F90B4E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D8C0460" w14:textId="77777777" w:rsidR="00C61521" w:rsidRDefault="00C61521" w:rsidP="00CD0E11">
            <w:pPr>
              <w:pStyle w:val="TAL"/>
            </w:pPr>
            <w:r>
              <w:t>FirstNet</w:t>
            </w:r>
          </w:p>
        </w:tc>
      </w:tr>
      <w:tr w:rsidR="00C61521" w14:paraId="6BD6916F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D7926E9" w14:textId="77777777" w:rsidR="00C61521" w:rsidRDefault="00C61521" w:rsidP="00CD0E11">
            <w:pPr>
              <w:pStyle w:val="TAL"/>
              <w:rPr>
                <w:rFonts w:cs="Arial"/>
                <w:szCs w:val="18"/>
              </w:rPr>
            </w:pPr>
            <w:r>
              <w:t>Kontron Transportation France</w:t>
            </w:r>
          </w:p>
        </w:tc>
      </w:tr>
      <w:tr w:rsidR="00C61521" w14:paraId="1A1D51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1963288" w14:textId="77777777" w:rsidR="00C61521" w:rsidRDefault="00C61521" w:rsidP="00CD0E11">
            <w:pPr>
              <w:pStyle w:val="TAL"/>
            </w:pPr>
            <w:r>
              <w:t>Motorola Solutions</w:t>
            </w:r>
          </w:p>
        </w:tc>
      </w:tr>
      <w:tr w:rsidR="00C61521" w14:paraId="502602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1D6952E" w14:textId="77777777" w:rsidR="00C61521" w:rsidRDefault="00C61521" w:rsidP="00CD0E11">
            <w:pPr>
              <w:pStyle w:val="TAL"/>
            </w:pPr>
            <w:r>
              <w:t>Nokia</w:t>
            </w:r>
          </w:p>
        </w:tc>
      </w:tr>
      <w:tr w:rsidR="00C61521" w14:paraId="3A187410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D44F92F" w14:textId="77777777" w:rsidR="00C61521" w:rsidRDefault="00C61521" w:rsidP="00CD0E11">
            <w:pPr>
              <w:pStyle w:val="TAL"/>
            </w:pPr>
            <w:r>
              <w:t>Nokia Shanghai Bell</w:t>
            </w:r>
          </w:p>
        </w:tc>
      </w:tr>
      <w:tr w:rsidR="00C61521" w14:paraId="6AE94371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7296A8B" w14:textId="77777777" w:rsidR="00C61521" w:rsidRDefault="00C61521" w:rsidP="00CD0E11">
            <w:pPr>
              <w:pStyle w:val="TAL"/>
            </w:pPr>
            <w:r>
              <w:t>Sepura Ltd</w:t>
            </w:r>
          </w:p>
        </w:tc>
      </w:tr>
      <w:tr w:rsidR="00C61521" w14:paraId="05E87898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1CD23F0" w14:textId="77777777" w:rsidR="00C61521" w:rsidRDefault="00C61521" w:rsidP="00CD0E11">
            <w:pPr>
              <w:pStyle w:val="TAL"/>
              <w:rPr>
                <w:szCs w:val="18"/>
              </w:rPr>
            </w:pPr>
            <w:r>
              <w:t>SyncTechno Inc</w:t>
            </w:r>
          </w:p>
        </w:tc>
      </w:tr>
      <w:tr w:rsidR="00C61521" w14:paraId="09644FE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26720DB" w14:textId="77777777" w:rsidR="00C61521" w:rsidRDefault="00C61521" w:rsidP="00CD0E11">
            <w:pPr>
              <w:pStyle w:val="TAL"/>
              <w:rPr>
                <w:rFonts w:cs="Arial"/>
              </w:rPr>
            </w:pPr>
            <w:r>
              <w:t>Softil</w:t>
            </w:r>
          </w:p>
        </w:tc>
      </w:tr>
      <w:tr w:rsidR="00C61521" w14:paraId="58D8DF6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859D1F7" w14:textId="77777777" w:rsidR="00C61521" w:rsidRDefault="00C61521" w:rsidP="00CD0E11">
            <w:pPr>
              <w:pStyle w:val="TAL"/>
            </w:pPr>
            <w:r>
              <w:t>UIC</w:t>
            </w:r>
          </w:p>
        </w:tc>
      </w:tr>
      <w:tr w:rsidR="00C61521" w14:paraId="62FE611C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2FF30C3" w14:textId="77777777" w:rsidR="00C61521" w:rsidRDefault="00C61521" w:rsidP="00CD0E11">
            <w:pPr>
              <w:pStyle w:val="TAL"/>
            </w:pPr>
            <w:r>
              <w:t>BDBOS</w:t>
            </w:r>
          </w:p>
        </w:tc>
      </w:tr>
      <w:tr w:rsidR="00C61521" w14:paraId="60BC4E79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3E058D2" w14:textId="77777777" w:rsidR="00C61521" w:rsidRDefault="00C61521" w:rsidP="00CD0E11">
            <w:pPr>
              <w:pStyle w:val="TAL"/>
            </w:pPr>
            <w:r>
              <w:t>Huawei</w:t>
            </w:r>
          </w:p>
        </w:tc>
      </w:tr>
    </w:tbl>
    <w:p w14:paraId="5EC869C2" w14:textId="0C656107" w:rsidR="00A46C8B" w:rsidRDefault="00A46C8B" w:rsidP="00C61521">
      <w:pPr>
        <w:rPr>
          <w:rFonts w:eastAsia="Batang" w:cs="Arial"/>
          <w:lang w:eastAsia="zh-CN"/>
        </w:rPr>
      </w:pPr>
    </w:p>
    <w:sectPr w:rsidR="00A46C8B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69426D" w14:textId="77777777" w:rsidR="001E39FF" w:rsidRDefault="001E39FF" w:rsidP="00EC6C22">
      <w:r>
        <w:separator/>
      </w:r>
    </w:p>
  </w:endnote>
  <w:endnote w:type="continuationSeparator" w:id="0">
    <w:p w14:paraId="4E19A180" w14:textId="77777777" w:rsidR="001E39FF" w:rsidRDefault="001E39FF" w:rsidP="00EC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49BA26" w14:textId="77777777" w:rsidR="001E39FF" w:rsidRDefault="001E39FF" w:rsidP="00EC6C22">
      <w:r>
        <w:separator/>
      </w:r>
    </w:p>
  </w:footnote>
  <w:footnote w:type="continuationSeparator" w:id="0">
    <w:p w14:paraId="72DF20F8" w14:textId="77777777" w:rsidR="001E39FF" w:rsidRDefault="001E39FF" w:rsidP="00EC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911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1984"/>
    <w:rsid w:val="00052BF8"/>
    <w:rsid w:val="00057116"/>
    <w:rsid w:val="000613CF"/>
    <w:rsid w:val="00064CB2"/>
    <w:rsid w:val="00066954"/>
    <w:rsid w:val="00066F52"/>
    <w:rsid w:val="00067741"/>
    <w:rsid w:val="00072A56"/>
    <w:rsid w:val="0007498D"/>
    <w:rsid w:val="00082CCB"/>
    <w:rsid w:val="00085571"/>
    <w:rsid w:val="000861F1"/>
    <w:rsid w:val="000A3125"/>
    <w:rsid w:val="000B0519"/>
    <w:rsid w:val="000B1ABD"/>
    <w:rsid w:val="000B61FD"/>
    <w:rsid w:val="000C0BF7"/>
    <w:rsid w:val="000C5FE3"/>
    <w:rsid w:val="000D122A"/>
    <w:rsid w:val="000D4CCD"/>
    <w:rsid w:val="000E55AD"/>
    <w:rsid w:val="000E630D"/>
    <w:rsid w:val="000F120D"/>
    <w:rsid w:val="000F3EA3"/>
    <w:rsid w:val="001001BD"/>
    <w:rsid w:val="00102222"/>
    <w:rsid w:val="00107DA2"/>
    <w:rsid w:val="00120541"/>
    <w:rsid w:val="001211F3"/>
    <w:rsid w:val="00127B5D"/>
    <w:rsid w:val="00133B51"/>
    <w:rsid w:val="00135B8F"/>
    <w:rsid w:val="001436A3"/>
    <w:rsid w:val="00147483"/>
    <w:rsid w:val="001563F1"/>
    <w:rsid w:val="00163CE4"/>
    <w:rsid w:val="00171925"/>
    <w:rsid w:val="00173998"/>
    <w:rsid w:val="00174617"/>
    <w:rsid w:val="001759A7"/>
    <w:rsid w:val="00180569"/>
    <w:rsid w:val="00182738"/>
    <w:rsid w:val="001A4192"/>
    <w:rsid w:val="001A7910"/>
    <w:rsid w:val="001C3F3B"/>
    <w:rsid w:val="001C5C86"/>
    <w:rsid w:val="001C718D"/>
    <w:rsid w:val="001D45B6"/>
    <w:rsid w:val="001D4BFF"/>
    <w:rsid w:val="001E14C4"/>
    <w:rsid w:val="001E39FF"/>
    <w:rsid w:val="001E46D3"/>
    <w:rsid w:val="001E61D0"/>
    <w:rsid w:val="001F7D5F"/>
    <w:rsid w:val="001F7EB4"/>
    <w:rsid w:val="002000C2"/>
    <w:rsid w:val="00202DB8"/>
    <w:rsid w:val="00203CAD"/>
    <w:rsid w:val="00205F25"/>
    <w:rsid w:val="00212A1D"/>
    <w:rsid w:val="002132C7"/>
    <w:rsid w:val="00221B1E"/>
    <w:rsid w:val="00224BF4"/>
    <w:rsid w:val="00240DCD"/>
    <w:rsid w:val="00243C26"/>
    <w:rsid w:val="0024786B"/>
    <w:rsid w:val="0025100D"/>
    <w:rsid w:val="00251D80"/>
    <w:rsid w:val="00254FB5"/>
    <w:rsid w:val="00256373"/>
    <w:rsid w:val="00263A8D"/>
    <w:rsid w:val="002640E5"/>
    <w:rsid w:val="0026436F"/>
    <w:rsid w:val="0026606E"/>
    <w:rsid w:val="00276403"/>
    <w:rsid w:val="00283472"/>
    <w:rsid w:val="002944FD"/>
    <w:rsid w:val="002B3C10"/>
    <w:rsid w:val="002B4035"/>
    <w:rsid w:val="002C0CE4"/>
    <w:rsid w:val="002C1C50"/>
    <w:rsid w:val="002E0722"/>
    <w:rsid w:val="002E6A7D"/>
    <w:rsid w:val="002E7A9E"/>
    <w:rsid w:val="002F294B"/>
    <w:rsid w:val="002F3C41"/>
    <w:rsid w:val="002F6C5C"/>
    <w:rsid w:val="0030045C"/>
    <w:rsid w:val="00304370"/>
    <w:rsid w:val="00320518"/>
    <w:rsid w:val="003205AD"/>
    <w:rsid w:val="00321FF1"/>
    <w:rsid w:val="0033027D"/>
    <w:rsid w:val="00335107"/>
    <w:rsid w:val="00335FB2"/>
    <w:rsid w:val="0033640D"/>
    <w:rsid w:val="00341128"/>
    <w:rsid w:val="00344158"/>
    <w:rsid w:val="00344A6E"/>
    <w:rsid w:val="00347B74"/>
    <w:rsid w:val="00355CB6"/>
    <w:rsid w:val="00366257"/>
    <w:rsid w:val="003810F7"/>
    <w:rsid w:val="0038516D"/>
    <w:rsid w:val="003869D7"/>
    <w:rsid w:val="003A08AA"/>
    <w:rsid w:val="003A1EB0"/>
    <w:rsid w:val="003A5896"/>
    <w:rsid w:val="003B1F88"/>
    <w:rsid w:val="003C0F14"/>
    <w:rsid w:val="003C141A"/>
    <w:rsid w:val="003C2DA6"/>
    <w:rsid w:val="003C6DA6"/>
    <w:rsid w:val="003D2781"/>
    <w:rsid w:val="003D62A9"/>
    <w:rsid w:val="003D7E29"/>
    <w:rsid w:val="003F04C7"/>
    <w:rsid w:val="003F268E"/>
    <w:rsid w:val="003F6BDF"/>
    <w:rsid w:val="003F7142"/>
    <w:rsid w:val="003F7B3D"/>
    <w:rsid w:val="0040076B"/>
    <w:rsid w:val="004114A8"/>
    <w:rsid w:val="00411698"/>
    <w:rsid w:val="00414164"/>
    <w:rsid w:val="00416EBB"/>
    <w:rsid w:val="0041789B"/>
    <w:rsid w:val="004260A5"/>
    <w:rsid w:val="00432283"/>
    <w:rsid w:val="00435922"/>
    <w:rsid w:val="0043745F"/>
    <w:rsid w:val="00437F58"/>
    <w:rsid w:val="0044029F"/>
    <w:rsid w:val="00440BC9"/>
    <w:rsid w:val="00454609"/>
    <w:rsid w:val="00455DE4"/>
    <w:rsid w:val="00457B8B"/>
    <w:rsid w:val="004742BB"/>
    <w:rsid w:val="0048267C"/>
    <w:rsid w:val="00484140"/>
    <w:rsid w:val="004876B9"/>
    <w:rsid w:val="00493A79"/>
    <w:rsid w:val="004952DE"/>
    <w:rsid w:val="00495840"/>
    <w:rsid w:val="004A40BE"/>
    <w:rsid w:val="004A6A60"/>
    <w:rsid w:val="004B0CF9"/>
    <w:rsid w:val="004C3F8F"/>
    <w:rsid w:val="004C634D"/>
    <w:rsid w:val="004D24B9"/>
    <w:rsid w:val="004D46C1"/>
    <w:rsid w:val="004E2CE2"/>
    <w:rsid w:val="004E313F"/>
    <w:rsid w:val="004E5172"/>
    <w:rsid w:val="004E6F8A"/>
    <w:rsid w:val="00502CD2"/>
    <w:rsid w:val="00502E0F"/>
    <w:rsid w:val="00504E33"/>
    <w:rsid w:val="0051260D"/>
    <w:rsid w:val="00512949"/>
    <w:rsid w:val="00516201"/>
    <w:rsid w:val="00524157"/>
    <w:rsid w:val="00532558"/>
    <w:rsid w:val="0054287C"/>
    <w:rsid w:val="00542C36"/>
    <w:rsid w:val="00543B15"/>
    <w:rsid w:val="0055216E"/>
    <w:rsid w:val="00552C2C"/>
    <w:rsid w:val="005555B7"/>
    <w:rsid w:val="005562A8"/>
    <w:rsid w:val="005571C3"/>
    <w:rsid w:val="005573BB"/>
    <w:rsid w:val="00557B2E"/>
    <w:rsid w:val="00561267"/>
    <w:rsid w:val="00565055"/>
    <w:rsid w:val="00571E3F"/>
    <w:rsid w:val="00574059"/>
    <w:rsid w:val="00586951"/>
    <w:rsid w:val="00590087"/>
    <w:rsid w:val="005A032D"/>
    <w:rsid w:val="005A3D4D"/>
    <w:rsid w:val="005A7577"/>
    <w:rsid w:val="005B5CB8"/>
    <w:rsid w:val="005B665A"/>
    <w:rsid w:val="005C29F7"/>
    <w:rsid w:val="005C4F58"/>
    <w:rsid w:val="005C5E8D"/>
    <w:rsid w:val="005C78F2"/>
    <w:rsid w:val="005D057C"/>
    <w:rsid w:val="005D2F6E"/>
    <w:rsid w:val="005D3FEC"/>
    <w:rsid w:val="005D44BE"/>
    <w:rsid w:val="005E088B"/>
    <w:rsid w:val="00607FF2"/>
    <w:rsid w:val="00611EC4"/>
    <w:rsid w:val="00612542"/>
    <w:rsid w:val="006146D2"/>
    <w:rsid w:val="00620B3F"/>
    <w:rsid w:val="006239E7"/>
    <w:rsid w:val="006254C4"/>
    <w:rsid w:val="00626CF7"/>
    <w:rsid w:val="006323BE"/>
    <w:rsid w:val="006418C6"/>
    <w:rsid w:val="00641ED8"/>
    <w:rsid w:val="00645FB4"/>
    <w:rsid w:val="00654893"/>
    <w:rsid w:val="0065737C"/>
    <w:rsid w:val="00660CDD"/>
    <w:rsid w:val="00662741"/>
    <w:rsid w:val="006633A4"/>
    <w:rsid w:val="00667DD2"/>
    <w:rsid w:val="00671BBB"/>
    <w:rsid w:val="00682237"/>
    <w:rsid w:val="00697792"/>
    <w:rsid w:val="006A0EF8"/>
    <w:rsid w:val="006A2942"/>
    <w:rsid w:val="006A45BA"/>
    <w:rsid w:val="006B333E"/>
    <w:rsid w:val="006B4280"/>
    <w:rsid w:val="006B4B1C"/>
    <w:rsid w:val="006C053D"/>
    <w:rsid w:val="006C2E80"/>
    <w:rsid w:val="006C469C"/>
    <w:rsid w:val="006C4991"/>
    <w:rsid w:val="006E0F19"/>
    <w:rsid w:val="006E1377"/>
    <w:rsid w:val="006E1FDA"/>
    <w:rsid w:val="006E5E87"/>
    <w:rsid w:val="006F1A44"/>
    <w:rsid w:val="006F3AC0"/>
    <w:rsid w:val="0070195A"/>
    <w:rsid w:val="00706A1A"/>
    <w:rsid w:val="00707673"/>
    <w:rsid w:val="007101A8"/>
    <w:rsid w:val="007162BE"/>
    <w:rsid w:val="00721122"/>
    <w:rsid w:val="00722267"/>
    <w:rsid w:val="0072401F"/>
    <w:rsid w:val="00746F46"/>
    <w:rsid w:val="0075252A"/>
    <w:rsid w:val="00764B84"/>
    <w:rsid w:val="00765028"/>
    <w:rsid w:val="007744DA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2F44"/>
    <w:rsid w:val="00834A60"/>
    <w:rsid w:val="00837BCD"/>
    <w:rsid w:val="00850175"/>
    <w:rsid w:val="008510AA"/>
    <w:rsid w:val="00853981"/>
    <w:rsid w:val="0085530D"/>
    <w:rsid w:val="00863E89"/>
    <w:rsid w:val="00872B3B"/>
    <w:rsid w:val="008754F4"/>
    <w:rsid w:val="0088222A"/>
    <w:rsid w:val="008835FC"/>
    <w:rsid w:val="00884B1B"/>
    <w:rsid w:val="00885711"/>
    <w:rsid w:val="00887161"/>
    <w:rsid w:val="008901F6"/>
    <w:rsid w:val="00893DEA"/>
    <w:rsid w:val="00896C03"/>
    <w:rsid w:val="008A29C8"/>
    <w:rsid w:val="008A3093"/>
    <w:rsid w:val="008A495D"/>
    <w:rsid w:val="008A76FD"/>
    <w:rsid w:val="008B114B"/>
    <w:rsid w:val="008B2D09"/>
    <w:rsid w:val="008B519F"/>
    <w:rsid w:val="008C0E78"/>
    <w:rsid w:val="008C2568"/>
    <w:rsid w:val="008C537F"/>
    <w:rsid w:val="008D0859"/>
    <w:rsid w:val="008D658B"/>
    <w:rsid w:val="00914A2F"/>
    <w:rsid w:val="00922FCB"/>
    <w:rsid w:val="00925AC1"/>
    <w:rsid w:val="0092719B"/>
    <w:rsid w:val="00935CB0"/>
    <w:rsid w:val="00937250"/>
    <w:rsid w:val="00937C6F"/>
    <w:rsid w:val="009425F4"/>
    <w:rsid w:val="009428A9"/>
    <w:rsid w:val="009437A2"/>
    <w:rsid w:val="00944B28"/>
    <w:rsid w:val="00945BB9"/>
    <w:rsid w:val="00947B8C"/>
    <w:rsid w:val="00947F8B"/>
    <w:rsid w:val="009532DB"/>
    <w:rsid w:val="009573B8"/>
    <w:rsid w:val="00964123"/>
    <w:rsid w:val="00967838"/>
    <w:rsid w:val="009822EC"/>
    <w:rsid w:val="00982CD6"/>
    <w:rsid w:val="00985B73"/>
    <w:rsid w:val="009870A7"/>
    <w:rsid w:val="00987248"/>
    <w:rsid w:val="00992266"/>
    <w:rsid w:val="00994A54"/>
    <w:rsid w:val="009976C1"/>
    <w:rsid w:val="00997C71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D149A"/>
    <w:rsid w:val="009D4C0D"/>
    <w:rsid w:val="009E41F8"/>
    <w:rsid w:val="009E66BB"/>
    <w:rsid w:val="009E6C21"/>
    <w:rsid w:val="009F7959"/>
    <w:rsid w:val="00A01CFF"/>
    <w:rsid w:val="00A05B30"/>
    <w:rsid w:val="00A10539"/>
    <w:rsid w:val="00A15763"/>
    <w:rsid w:val="00A226C6"/>
    <w:rsid w:val="00A22BE7"/>
    <w:rsid w:val="00A27912"/>
    <w:rsid w:val="00A338A3"/>
    <w:rsid w:val="00A339CF"/>
    <w:rsid w:val="00A35110"/>
    <w:rsid w:val="00A36378"/>
    <w:rsid w:val="00A40015"/>
    <w:rsid w:val="00A46C8B"/>
    <w:rsid w:val="00A47445"/>
    <w:rsid w:val="00A6656B"/>
    <w:rsid w:val="00A70E1E"/>
    <w:rsid w:val="00A73257"/>
    <w:rsid w:val="00A82E3D"/>
    <w:rsid w:val="00A86D0B"/>
    <w:rsid w:val="00A9081F"/>
    <w:rsid w:val="00A9188C"/>
    <w:rsid w:val="00A97002"/>
    <w:rsid w:val="00A97A52"/>
    <w:rsid w:val="00AA0D6A"/>
    <w:rsid w:val="00AA225B"/>
    <w:rsid w:val="00AA39DA"/>
    <w:rsid w:val="00AA54B0"/>
    <w:rsid w:val="00AB58BF"/>
    <w:rsid w:val="00AB66F9"/>
    <w:rsid w:val="00AC4895"/>
    <w:rsid w:val="00AC66B2"/>
    <w:rsid w:val="00AC6AE6"/>
    <w:rsid w:val="00AD0751"/>
    <w:rsid w:val="00AD77C4"/>
    <w:rsid w:val="00AE25BF"/>
    <w:rsid w:val="00AE4D82"/>
    <w:rsid w:val="00AF0C13"/>
    <w:rsid w:val="00AF5D27"/>
    <w:rsid w:val="00B02F19"/>
    <w:rsid w:val="00B03AF5"/>
    <w:rsid w:val="00B03C01"/>
    <w:rsid w:val="00B078D6"/>
    <w:rsid w:val="00B1248D"/>
    <w:rsid w:val="00B14709"/>
    <w:rsid w:val="00B21EE8"/>
    <w:rsid w:val="00B2743D"/>
    <w:rsid w:val="00B3015C"/>
    <w:rsid w:val="00B34461"/>
    <w:rsid w:val="00B344D8"/>
    <w:rsid w:val="00B50790"/>
    <w:rsid w:val="00B567D1"/>
    <w:rsid w:val="00B73B4C"/>
    <w:rsid w:val="00B73F75"/>
    <w:rsid w:val="00B80114"/>
    <w:rsid w:val="00B82758"/>
    <w:rsid w:val="00B847C3"/>
    <w:rsid w:val="00B8483E"/>
    <w:rsid w:val="00B94129"/>
    <w:rsid w:val="00B946CD"/>
    <w:rsid w:val="00B96481"/>
    <w:rsid w:val="00B97D46"/>
    <w:rsid w:val="00BA3A53"/>
    <w:rsid w:val="00BA3C54"/>
    <w:rsid w:val="00BA4095"/>
    <w:rsid w:val="00BA5B43"/>
    <w:rsid w:val="00BB156B"/>
    <w:rsid w:val="00BB4FB2"/>
    <w:rsid w:val="00BB5EBF"/>
    <w:rsid w:val="00BC423F"/>
    <w:rsid w:val="00BC642A"/>
    <w:rsid w:val="00BD5871"/>
    <w:rsid w:val="00BF7C9D"/>
    <w:rsid w:val="00C003F8"/>
    <w:rsid w:val="00C01E8C"/>
    <w:rsid w:val="00C02DF6"/>
    <w:rsid w:val="00C03E01"/>
    <w:rsid w:val="00C03E4C"/>
    <w:rsid w:val="00C1261D"/>
    <w:rsid w:val="00C219FB"/>
    <w:rsid w:val="00C21E8D"/>
    <w:rsid w:val="00C23582"/>
    <w:rsid w:val="00C2724D"/>
    <w:rsid w:val="00C27CA9"/>
    <w:rsid w:val="00C307A1"/>
    <w:rsid w:val="00C317E7"/>
    <w:rsid w:val="00C3799C"/>
    <w:rsid w:val="00C40902"/>
    <w:rsid w:val="00C4120A"/>
    <w:rsid w:val="00C4305E"/>
    <w:rsid w:val="00C43D1E"/>
    <w:rsid w:val="00C44336"/>
    <w:rsid w:val="00C46982"/>
    <w:rsid w:val="00C50F7C"/>
    <w:rsid w:val="00C51704"/>
    <w:rsid w:val="00C5591F"/>
    <w:rsid w:val="00C57173"/>
    <w:rsid w:val="00C57C50"/>
    <w:rsid w:val="00C61521"/>
    <w:rsid w:val="00C715CA"/>
    <w:rsid w:val="00C73140"/>
    <w:rsid w:val="00C7495D"/>
    <w:rsid w:val="00C77B2B"/>
    <w:rsid w:val="00C77CE9"/>
    <w:rsid w:val="00CA0968"/>
    <w:rsid w:val="00CA168E"/>
    <w:rsid w:val="00CB0647"/>
    <w:rsid w:val="00CB2335"/>
    <w:rsid w:val="00CB4236"/>
    <w:rsid w:val="00CB477C"/>
    <w:rsid w:val="00CC3A91"/>
    <w:rsid w:val="00CC72A4"/>
    <w:rsid w:val="00CD3153"/>
    <w:rsid w:val="00CF0251"/>
    <w:rsid w:val="00CF6810"/>
    <w:rsid w:val="00D06117"/>
    <w:rsid w:val="00D21FAC"/>
    <w:rsid w:val="00D255FA"/>
    <w:rsid w:val="00D30172"/>
    <w:rsid w:val="00D31CC8"/>
    <w:rsid w:val="00D32678"/>
    <w:rsid w:val="00D521C1"/>
    <w:rsid w:val="00D65BC4"/>
    <w:rsid w:val="00D71F40"/>
    <w:rsid w:val="00D77416"/>
    <w:rsid w:val="00D80FC6"/>
    <w:rsid w:val="00D944A0"/>
    <w:rsid w:val="00D94917"/>
    <w:rsid w:val="00DA5642"/>
    <w:rsid w:val="00DA74F3"/>
    <w:rsid w:val="00DB51B1"/>
    <w:rsid w:val="00DB69F3"/>
    <w:rsid w:val="00DC4907"/>
    <w:rsid w:val="00DC668F"/>
    <w:rsid w:val="00DD017C"/>
    <w:rsid w:val="00DD1750"/>
    <w:rsid w:val="00DD2CD3"/>
    <w:rsid w:val="00DD397A"/>
    <w:rsid w:val="00DD58B7"/>
    <w:rsid w:val="00DD6699"/>
    <w:rsid w:val="00DD75F3"/>
    <w:rsid w:val="00DE0165"/>
    <w:rsid w:val="00DE3168"/>
    <w:rsid w:val="00DE51CB"/>
    <w:rsid w:val="00E007C5"/>
    <w:rsid w:val="00E00DBF"/>
    <w:rsid w:val="00E01296"/>
    <w:rsid w:val="00E0213F"/>
    <w:rsid w:val="00E033E0"/>
    <w:rsid w:val="00E047AE"/>
    <w:rsid w:val="00E1026B"/>
    <w:rsid w:val="00E1281C"/>
    <w:rsid w:val="00E13CB2"/>
    <w:rsid w:val="00E165E1"/>
    <w:rsid w:val="00E20C37"/>
    <w:rsid w:val="00E212C2"/>
    <w:rsid w:val="00E26AC4"/>
    <w:rsid w:val="00E375B1"/>
    <w:rsid w:val="00E37C8A"/>
    <w:rsid w:val="00E418DE"/>
    <w:rsid w:val="00E52C57"/>
    <w:rsid w:val="00E57E7D"/>
    <w:rsid w:val="00E84CD8"/>
    <w:rsid w:val="00E854B2"/>
    <w:rsid w:val="00E90B85"/>
    <w:rsid w:val="00E91679"/>
    <w:rsid w:val="00E92452"/>
    <w:rsid w:val="00E93FCE"/>
    <w:rsid w:val="00E94CC1"/>
    <w:rsid w:val="00E96431"/>
    <w:rsid w:val="00E96B22"/>
    <w:rsid w:val="00EA7ABB"/>
    <w:rsid w:val="00EC3039"/>
    <w:rsid w:val="00EC5235"/>
    <w:rsid w:val="00EC6C22"/>
    <w:rsid w:val="00EC7789"/>
    <w:rsid w:val="00ED6B03"/>
    <w:rsid w:val="00ED7A5B"/>
    <w:rsid w:val="00EE5970"/>
    <w:rsid w:val="00EE5981"/>
    <w:rsid w:val="00EF5897"/>
    <w:rsid w:val="00F048DE"/>
    <w:rsid w:val="00F07C92"/>
    <w:rsid w:val="00F138AB"/>
    <w:rsid w:val="00F14B43"/>
    <w:rsid w:val="00F203C7"/>
    <w:rsid w:val="00F215E2"/>
    <w:rsid w:val="00F21E3F"/>
    <w:rsid w:val="00F2261D"/>
    <w:rsid w:val="00F41A27"/>
    <w:rsid w:val="00F4338D"/>
    <w:rsid w:val="00F436EF"/>
    <w:rsid w:val="00F440D3"/>
    <w:rsid w:val="00F446AC"/>
    <w:rsid w:val="00F46C85"/>
    <w:rsid w:val="00F46EAF"/>
    <w:rsid w:val="00F549A7"/>
    <w:rsid w:val="00F5774F"/>
    <w:rsid w:val="00F60511"/>
    <w:rsid w:val="00F62688"/>
    <w:rsid w:val="00F66C72"/>
    <w:rsid w:val="00F74594"/>
    <w:rsid w:val="00F76BE5"/>
    <w:rsid w:val="00F77C90"/>
    <w:rsid w:val="00F81175"/>
    <w:rsid w:val="00F83D11"/>
    <w:rsid w:val="00F921F1"/>
    <w:rsid w:val="00F9779C"/>
    <w:rsid w:val="00FB127E"/>
    <w:rsid w:val="00FB2957"/>
    <w:rsid w:val="00FB3734"/>
    <w:rsid w:val="00FC0804"/>
    <w:rsid w:val="00FC3B6D"/>
    <w:rsid w:val="00FD3A4E"/>
    <w:rsid w:val="00FD6800"/>
    <w:rsid w:val="00FF3F0C"/>
    <w:rsid w:val="00FF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BEC22D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EC6C2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E0129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1296"/>
    <w:rPr>
      <w:color w:val="605E5C"/>
      <w:shd w:val="clear" w:color="auto" w:fill="E1DFDD"/>
    </w:rPr>
  </w:style>
  <w:style w:type="paragraph" w:customStyle="1" w:styleId="TAL8pt">
    <w:name w:val="TAL + 8 pt"/>
    <w:basedOn w:val="Normal"/>
    <w:rsid w:val="00887161"/>
    <w:pPr>
      <w:spacing w:after="0"/>
    </w:pPr>
    <w:rPr>
      <w:i/>
      <w:color w:val="auto"/>
      <w:lang w:eastAsia="en-GB"/>
    </w:rPr>
  </w:style>
  <w:style w:type="character" w:customStyle="1" w:styleId="B1Char">
    <w:name w:val="B1 Char"/>
    <w:link w:val="B1"/>
    <w:rsid w:val="00C003F8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744DA"/>
    <w:rPr>
      <w:color w:val="000000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B97D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7D46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696E3-752A-4B3A-B52D-29AAC0EA6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</TotalTime>
  <Pages>4</Pages>
  <Words>975</Words>
  <Characters>5562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6524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kiran_samsung_r1</cp:lastModifiedBy>
  <cp:revision>88</cp:revision>
  <cp:lastPrinted>2000-02-29T11:31:00Z</cp:lastPrinted>
  <dcterms:created xsi:type="dcterms:W3CDTF">2023-04-18T15:29:00Z</dcterms:created>
  <dcterms:modified xsi:type="dcterms:W3CDTF">2023-05-14T18:54:00Z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